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96E" w:rsidRPr="00776B64" w:rsidRDefault="00F94833" w:rsidP="00034571">
      <w:pPr>
        <w:framePr w:hSpace="142" w:wrap="around" w:vAnchor="page" w:hAnchor="page" w:x="2775" w:y="1445"/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b/>
          <w:noProof/>
          <w:sz w:val="24"/>
          <w:szCs w:val="24"/>
        </w:rPr>
        <w:drawing>
          <wp:inline distT="0" distB="0" distL="0" distR="0">
            <wp:extent cx="406400" cy="40005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96E" w:rsidRPr="00776B64" w:rsidRDefault="0065796E">
      <w:pPr>
        <w:pStyle w:val="10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                                             </w:t>
      </w:r>
    </w:p>
    <w:p w:rsidR="0065796E" w:rsidRPr="00776B64" w:rsidRDefault="0065796E">
      <w:pPr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65796E" w:rsidP="00232AF1">
      <w:pPr>
        <w:framePr w:w="3981" w:h="905" w:hRule="exact" w:hSpace="142" w:wrap="around" w:vAnchor="page" w:hAnchor="page" w:x="1159" w:y="2165"/>
        <w:jc w:val="center"/>
        <w:rPr>
          <w:rFonts w:asciiTheme="minorHAnsi" w:hAnsiTheme="minorHAnsi"/>
          <w:b/>
          <w:sz w:val="24"/>
          <w:szCs w:val="24"/>
        </w:rPr>
      </w:pPr>
      <w:r w:rsidRPr="00776B64">
        <w:rPr>
          <w:rFonts w:asciiTheme="minorHAnsi" w:hAnsiTheme="minorHAnsi"/>
          <w:b/>
          <w:spacing w:val="24"/>
          <w:sz w:val="24"/>
          <w:szCs w:val="24"/>
        </w:rPr>
        <w:t>ΕΛΛΗΝΙΚΗ ΔΗΜΟΚΡΑΤΙΑ</w:t>
      </w:r>
    </w:p>
    <w:p w:rsidR="0065796E" w:rsidRPr="00776B64" w:rsidRDefault="0065796E" w:rsidP="00232AF1">
      <w:pPr>
        <w:framePr w:w="3981" w:h="905" w:hRule="exact" w:hSpace="142" w:wrap="around" w:vAnchor="page" w:hAnchor="page" w:x="1159" w:y="2165"/>
        <w:jc w:val="center"/>
        <w:rPr>
          <w:rFonts w:asciiTheme="minorHAnsi" w:hAnsiTheme="minorHAnsi"/>
          <w:b/>
          <w:sz w:val="24"/>
          <w:szCs w:val="24"/>
        </w:rPr>
      </w:pPr>
      <w:r w:rsidRPr="00776B64">
        <w:rPr>
          <w:rFonts w:asciiTheme="minorHAnsi" w:hAnsiTheme="minorHAnsi"/>
          <w:b/>
          <w:sz w:val="24"/>
          <w:szCs w:val="24"/>
        </w:rPr>
        <w:t>ΝΟΜΟΣ ΔΩΔΕΚΑΝΗΣΟΥ</w:t>
      </w:r>
    </w:p>
    <w:p w:rsidR="0065796E" w:rsidRPr="00776B64" w:rsidRDefault="0065796E" w:rsidP="00232AF1">
      <w:pPr>
        <w:framePr w:w="3981" w:h="905" w:hRule="exact" w:hSpace="142" w:wrap="around" w:vAnchor="page" w:hAnchor="page" w:x="1159" w:y="2165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776B64">
        <w:rPr>
          <w:rFonts w:asciiTheme="minorHAnsi" w:hAnsiTheme="minorHAnsi"/>
          <w:b/>
          <w:sz w:val="24"/>
          <w:szCs w:val="24"/>
        </w:rPr>
        <w:t xml:space="preserve">                </w:t>
      </w:r>
      <w:r w:rsidRPr="00776B64">
        <w:rPr>
          <w:rFonts w:asciiTheme="minorHAnsi" w:hAnsiTheme="minorHAnsi"/>
          <w:b/>
          <w:sz w:val="24"/>
          <w:szCs w:val="24"/>
          <w:u w:val="single"/>
        </w:rPr>
        <w:t>ΔΗΜΟΣ ΚΑΛΥΜΝΙΩΝ</w:t>
      </w:r>
    </w:p>
    <w:p w:rsidR="0065796E" w:rsidRPr="00776B64" w:rsidRDefault="0065796E" w:rsidP="00232AF1">
      <w:pPr>
        <w:framePr w:w="3981" w:h="905" w:hRule="exact" w:hSpace="142" w:wrap="around" w:vAnchor="page" w:hAnchor="page" w:x="1159" w:y="2165"/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65796E" w:rsidP="00232AF1">
      <w:pPr>
        <w:pStyle w:val="a3"/>
        <w:framePr w:w="3981" w:h="905" w:hRule="exact" w:wrap="around" w:x="1159" w:y="2165"/>
        <w:rPr>
          <w:rFonts w:asciiTheme="minorHAnsi" w:hAnsiTheme="minorHAnsi"/>
          <w:sz w:val="24"/>
          <w:szCs w:val="24"/>
          <w:u w:val="none"/>
        </w:rPr>
      </w:pPr>
    </w:p>
    <w:p w:rsidR="0065796E" w:rsidRPr="00776B64" w:rsidRDefault="0065796E">
      <w:pPr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65796E" w:rsidP="00D371EF">
      <w:pPr>
        <w:rPr>
          <w:rFonts w:asciiTheme="minorHAnsi" w:hAnsiTheme="minorHAnsi"/>
          <w:sz w:val="24"/>
          <w:szCs w:val="24"/>
          <w:lang w:val="en-US"/>
        </w:rPr>
      </w:pPr>
      <w:r w:rsidRPr="00776B64">
        <w:rPr>
          <w:rFonts w:asciiTheme="minorHAnsi" w:hAnsiTheme="minorHAnsi"/>
          <w:sz w:val="24"/>
          <w:szCs w:val="24"/>
        </w:rPr>
        <w:tab/>
      </w:r>
      <w:r w:rsidR="00196B88" w:rsidRPr="00776B64">
        <w:rPr>
          <w:rFonts w:asciiTheme="minorHAnsi" w:hAnsiTheme="minorHAnsi"/>
          <w:sz w:val="24"/>
          <w:szCs w:val="24"/>
        </w:rPr>
        <w:t xml:space="preserve">                                   Κάλυμνος  </w:t>
      </w:r>
      <w:r w:rsidR="00496EC3" w:rsidRPr="00776B64">
        <w:rPr>
          <w:rFonts w:asciiTheme="minorHAnsi" w:hAnsiTheme="minorHAnsi"/>
          <w:sz w:val="24"/>
          <w:szCs w:val="24"/>
          <w:lang w:val="en-US"/>
        </w:rPr>
        <w:t>30</w:t>
      </w:r>
      <w:r w:rsidR="00196B88" w:rsidRPr="00776B64">
        <w:rPr>
          <w:rFonts w:asciiTheme="minorHAnsi" w:hAnsiTheme="minorHAnsi"/>
          <w:sz w:val="24"/>
          <w:szCs w:val="24"/>
        </w:rPr>
        <w:t>/</w:t>
      </w:r>
      <w:r w:rsidR="00496EC3" w:rsidRPr="00776B64">
        <w:rPr>
          <w:rFonts w:asciiTheme="minorHAnsi" w:hAnsiTheme="minorHAnsi"/>
          <w:sz w:val="24"/>
          <w:szCs w:val="24"/>
          <w:lang w:val="en-US"/>
        </w:rPr>
        <w:t>5</w:t>
      </w:r>
      <w:r w:rsidR="00196B88" w:rsidRPr="00776B64">
        <w:rPr>
          <w:rFonts w:asciiTheme="minorHAnsi" w:hAnsiTheme="minorHAnsi"/>
          <w:sz w:val="24"/>
          <w:szCs w:val="24"/>
        </w:rPr>
        <w:t>/202</w:t>
      </w:r>
      <w:r w:rsidR="00496EC3" w:rsidRPr="00776B64">
        <w:rPr>
          <w:rFonts w:asciiTheme="minorHAnsi" w:hAnsiTheme="minorHAnsi"/>
          <w:sz w:val="24"/>
          <w:szCs w:val="24"/>
          <w:lang w:val="en-US"/>
        </w:rPr>
        <w:t>5</w:t>
      </w:r>
    </w:p>
    <w:p w:rsidR="00A9767B" w:rsidRPr="00776B64" w:rsidRDefault="00A9767B" w:rsidP="00D371EF">
      <w:pPr>
        <w:rPr>
          <w:rFonts w:asciiTheme="minorHAnsi" w:hAnsiTheme="minorHAnsi"/>
          <w:b/>
          <w:sz w:val="24"/>
          <w:szCs w:val="24"/>
        </w:rPr>
      </w:pPr>
    </w:p>
    <w:p w:rsidR="0065796E" w:rsidRPr="00776B64" w:rsidRDefault="0065796E" w:rsidP="00C75305">
      <w:pPr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  <w:t xml:space="preserve">    </w:t>
      </w:r>
      <w:r w:rsidR="00911C4F" w:rsidRPr="00776B64">
        <w:rPr>
          <w:rFonts w:asciiTheme="minorHAnsi" w:hAnsiTheme="minorHAnsi"/>
          <w:sz w:val="24"/>
          <w:szCs w:val="24"/>
        </w:rPr>
        <w:t xml:space="preserve">                  </w:t>
      </w:r>
      <w:proofErr w:type="spellStart"/>
      <w:r w:rsidR="00911C4F" w:rsidRPr="00776B64">
        <w:rPr>
          <w:rFonts w:asciiTheme="minorHAnsi" w:hAnsiTheme="minorHAnsi"/>
          <w:sz w:val="24"/>
          <w:szCs w:val="24"/>
        </w:rPr>
        <w:t>Αρ</w:t>
      </w:r>
      <w:proofErr w:type="spellEnd"/>
      <w:r w:rsidR="00911C4F" w:rsidRPr="00776B64">
        <w:rPr>
          <w:rFonts w:asciiTheme="minorHAnsi" w:hAnsiTheme="minorHAnsi"/>
          <w:sz w:val="24"/>
          <w:szCs w:val="24"/>
        </w:rPr>
        <w:t>. Πρωτ.:</w:t>
      </w:r>
      <w:r w:rsidR="00776B64">
        <w:rPr>
          <w:rFonts w:asciiTheme="minorHAnsi" w:hAnsiTheme="minorHAnsi"/>
          <w:sz w:val="24"/>
          <w:szCs w:val="24"/>
        </w:rPr>
        <w:t>10780</w:t>
      </w:r>
    </w:p>
    <w:p w:rsidR="0065796E" w:rsidRPr="00776B64" w:rsidRDefault="0065796E" w:rsidP="00CE2CBB">
      <w:pPr>
        <w:ind w:left="1416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</w:t>
      </w:r>
    </w:p>
    <w:p w:rsidR="00232AF1" w:rsidRPr="00776B64" w:rsidRDefault="00232AF1" w:rsidP="00232AF1">
      <w:pPr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776B64">
        <w:rPr>
          <w:rFonts w:asciiTheme="minorHAnsi" w:hAnsiTheme="minorHAnsi"/>
          <w:b/>
          <w:sz w:val="24"/>
          <w:szCs w:val="24"/>
          <w:u w:val="single"/>
        </w:rPr>
        <w:t xml:space="preserve">ΤΜΗΜΑ ΠΑΙΔΕΙΑΣ    </w:t>
      </w:r>
      <w:r w:rsidRPr="00776B64">
        <w:rPr>
          <w:rFonts w:asciiTheme="minorHAnsi" w:hAnsiTheme="minorHAnsi"/>
          <w:b/>
          <w:sz w:val="24"/>
          <w:szCs w:val="24"/>
        </w:rPr>
        <w:t xml:space="preserve">                                                   </w:t>
      </w:r>
      <w:r w:rsidR="00511FEF" w:rsidRPr="00776B64">
        <w:rPr>
          <w:rFonts w:asciiTheme="minorHAnsi" w:hAnsiTheme="minorHAnsi"/>
          <w:b/>
          <w:sz w:val="24"/>
          <w:szCs w:val="24"/>
        </w:rPr>
        <w:t xml:space="preserve">   </w:t>
      </w:r>
    </w:p>
    <w:p w:rsidR="00232AF1" w:rsidRPr="00776B64" w:rsidRDefault="00232AF1" w:rsidP="00232AF1">
      <w:pPr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776B64">
        <w:rPr>
          <w:rFonts w:asciiTheme="minorHAnsi" w:hAnsiTheme="minorHAnsi"/>
          <w:b/>
          <w:sz w:val="24"/>
          <w:szCs w:val="24"/>
          <w:u w:val="single"/>
        </w:rPr>
        <w:t>ΔΙΑ ΒΙΟΥ ΜΑΘΗΣΗΣ</w:t>
      </w:r>
    </w:p>
    <w:p w:rsidR="00232AF1" w:rsidRPr="00776B64" w:rsidRDefault="00232AF1" w:rsidP="00232AF1">
      <w:pPr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776B64">
        <w:rPr>
          <w:rFonts w:asciiTheme="minorHAnsi" w:hAnsiTheme="minorHAnsi"/>
          <w:b/>
          <w:sz w:val="24"/>
          <w:szCs w:val="24"/>
          <w:u w:val="single"/>
        </w:rPr>
        <w:t>ΠΟΛΙΤΙΣΜΟΥ ΚΑΙ ΑΘΛΗΤΙΣΜΟΥ</w:t>
      </w:r>
      <w:r w:rsidRPr="00776B64">
        <w:rPr>
          <w:rFonts w:asciiTheme="minorHAnsi" w:hAnsiTheme="minorHAnsi"/>
          <w:b/>
          <w:sz w:val="24"/>
          <w:szCs w:val="24"/>
        </w:rPr>
        <w:t xml:space="preserve">  </w:t>
      </w:r>
      <w:r w:rsidR="00196B88" w:rsidRPr="00776B64">
        <w:rPr>
          <w:rFonts w:asciiTheme="minorHAnsi" w:hAnsiTheme="minorHAnsi"/>
          <w:b/>
          <w:sz w:val="24"/>
          <w:szCs w:val="24"/>
        </w:rPr>
        <w:t xml:space="preserve">                         </w:t>
      </w:r>
    </w:p>
    <w:p w:rsidR="0065796E" w:rsidRPr="00776B64" w:rsidRDefault="0065796E" w:rsidP="00D30E84">
      <w:pPr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</w:t>
      </w:r>
      <w:r w:rsidR="00D34456" w:rsidRPr="00776B64">
        <w:rPr>
          <w:rFonts w:asciiTheme="minorHAnsi" w:hAnsiTheme="minorHAnsi"/>
          <w:sz w:val="24"/>
          <w:szCs w:val="24"/>
        </w:rPr>
        <w:t xml:space="preserve">         </w:t>
      </w:r>
      <w:r w:rsidR="00911C4F" w:rsidRPr="00776B64">
        <w:rPr>
          <w:rFonts w:asciiTheme="minorHAnsi" w:hAnsiTheme="minorHAnsi"/>
          <w:sz w:val="24"/>
          <w:szCs w:val="24"/>
        </w:rPr>
        <w:t xml:space="preserve">    </w:t>
      </w:r>
    </w:p>
    <w:p w:rsidR="0065796E" w:rsidRPr="00776B64" w:rsidRDefault="0065796E" w:rsidP="00D30E84">
      <w:pPr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b/>
          <w:sz w:val="24"/>
          <w:szCs w:val="24"/>
          <w:u w:val="single"/>
        </w:rPr>
        <w:t>ΓΡΑΦΕΙΟ ΑΘΛΗΤΙΣΜΟΥ</w:t>
      </w:r>
      <w:r w:rsidRPr="00776B64">
        <w:rPr>
          <w:rFonts w:asciiTheme="minorHAnsi" w:hAnsiTheme="minorHAnsi"/>
          <w:b/>
          <w:sz w:val="24"/>
          <w:szCs w:val="24"/>
        </w:rPr>
        <w:t xml:space="preserve">                                  </w:t>
      </w:r>
    </w:p>
    <w:p w:rsidR="00911C4F" w:rsidRPr="00776B64" w:rsidRDefault="00911C4F" w:rsidP="00911C4F">
      <w:pPr>
        <w:pStyle w:val="a8"/>
        <w:spacing w:after="0"/>
        <w:rPr>
          <w:rFonts w:asciiTheme="minorHAnsi" w:hAnsiTheme="minorHAnsi"/>
          <w:sz w:val="24"/>
          <w:szCs w:val="24"/>
        </w:rPr>
      </w:pPr>
      <w:proofErr w:type="spellStart"/>
      <w:r w:rsidRPr="00776B64">
        <w:rPr>
          <w:rFonts w:asciiTheme="minorHAnsi" w:hAnsiTheme="minorHAnsi"/>
          <w:sz w:val="24"/>
          <w:szCs w:val="24"/>
        </w:rPr>
        <w:t>Ταχ</w:t>
      </w:r>
      <w:proofErr w:type="spellEnd"/>
      <w:r w:rsidRPr="00776B64">
        <w:rPr>
          <w:rFonts w:asciiTheme="minorHAnsi" w:hAnsiTheme="minorHAnsi"/>
          <w:sz w:val="24"/>
          <w:szCs w:val="24"/>
        </w:rPr>
        <w:t>. Δ/</w:t>
      </w:r>
      <w:proofErr w:type="spellStart"/>
      <w:r w:rsidRPr="00776B64">
        <w:rPr>
          <w:rFonts w:asciiTheme="minorHAnsi" w:hAnsiTheme="minorHAnsi"/>
          <w:sz w:val="24"/>
          <w:szCs w:val="24"/>
        </w:rPr>
        <w:t>νση</w:t>
      </w:r>
      <w:proofErr w:type="spellEnd"/>
      <w:r w:rsidRPr="00776B64">
        <w:rPr>
          <w:rFonts w:asciiTheme="minorHAnsi" w:hAnsiTheme="minorHAnsi"/>
          <w:sz w:val="24"/>
          <w:szCs w:val="24"/>
        </w:rPr>
        <w:t xml:space="preserve">: 852 00 Κάλυμνος                                                          </w:t>
      </w:r>
    </w:p>
    <w:p w:rsidR="0065796E" w:rsidRPr="00776B64" w:rsidRDefault="0065796E" w:rsidP="00D30E84">
      <w:pPr>
        <w:rPr>
          <w:rFonts w:asciiTheme="minorHAnsi" w:hAnsiTheme="minorHAnsi"/>
          <w:sz w:val="24"/>
          <w:szCs w:val="24"/>
        </w:rPr>
      </w:pPr>
      <w:proofErr w:type="spellStart"/>
      <w:r w:rsidRPr="00776B64">
        <w:rPr>
          <w:rFonts w:asciiTheme="minorHAnsi" w:hAnsiTheme="minorHAnsi"/>
          <w:sz w:val="24"/>
          <w:szCs w:val="24"/>
        </w:rPr>
        <w:t>Πληροφορ</w:t>
      </w:r>
      <w:proofErr w:type="spellEnd"/>
      <w:r w:rsidRPr="00776B64">
        <w:rPr>
          <w:rFonts w:asciiTheme="minorHAnsi" w:hAnsiTheme="minorHAnsi"/>
          <w:sz w:val="24"/>
          <w:szCs w:val="24"/>
        </w:rPr>
        <w:t xml:space="preserve">: </w:t>
      </w:r>
      <w:proofErr w:type="spellStart"/>
      <w:r w:rsidRPr="00776B64">
        <w:rPr>
          <w:rFonts w:asciiTheme="minorHAnsi" w:hAnsiTheme="minorHAnsi"/>
          <w:sz w:val="24"/>
          <w:szCs w:val="24"/>
        </w:rPr>
        <w:t>Ρηνιού</w:t>
      </w:r>
      <w:proofErr w:type="spellEnd"/>
      <w:r w:rsidRPr="00776B64">
        <w:rPr>
          <w:rFonts w:asciiTheme="minorHAnsi" w:hAnsiTheme="minorHAnsi"/>
          <w:sz w:val="24"/>
          <w:szCs w:val="24"/>
        </w:rPr>
        <w:t xml:space="preserve"> Καλλιόπη                                                                                                                                                     </w:t>
      </w:r>
    </w:p>
    <w:p w:rsidR="0065796E" w:rsidRPr="00776B64" w:rsidRDefault="0065796E" w:rsidP="00911C4F">
      <w:pPr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Τηλέφωνο: 22430- 51601                                                                        </w:t>
      </w:r>
    </w:p>
    <w:p w:rsidR="0065796E" w:rsidRPr="00776B64" w:rsidRDefault="0065796E" w:rsidP="00D30E84">
      <w:pPr>
        <w:jc w:val="both"/>
        <w:rPr>
          <w:rFonts w:asciiTheme="minorHAnsi" w:hAnsiTheme="minorHAnsi"/>
          <w:sz w:val="24"/>
          <w:szCs w:val="24"/>
        </w:rPr>
      </w:pPr>
      <w:proofErr w:type="gramStart"/>
      <w:r w:rsidRPr="00776B64">
        <w:rPr>
          <w:rFonts w:asciiTheme="minorHAnsi" w:hAnsiTheme="minorHAnsi"/>
          <w:sz w:val="24"/>
          <w:szCs w:val="24"/>
          <w:lang w:val="fr-FR"/>
        </w:rPr>
        <w:t>Fax:</w:t>
      </w:r>
      <w:proofErr w:type="gramEnd"/>
      <w:r w:rsidRPr="00776B64">
        <w:rPr>
          <w:rFonts w:asciiTheme="minorHAnsi" w:hAnsiTheme="minorHAnsi"/>
          <w:sz w:val="24"/>
          <w:szCs w:val="24"/>
          <w:lang w:val="fr-FR"/>
        </w:rPr>
        <w:t xml:space="preserve">    22430-51601</w:t>
      </w:r>
      <w:r w:rsidRPr="00776B64">
        <w:rPr>
          <w:rFonts w:asciiTheme="minorHAnsi" w:hAnsiTheme="minorHAnsi"/>
          <w:sz w:val="24"/>
          <w:szCs w:val="24"/>
        </w:rPr>
        <w:t xml:space="preserve">                                                                     </w:t>
      </w:r>
    </w:p>
    <w:p w:rsidR="0065796E" w:rsidRPr="00776B64" w:rsidRDefault="0065796E" w:rsidP="00D30E84">
      <w:pPr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  <w:lang w:val="en-US"/>
        </w:rPr>
        <w:t>e</w:t>
      </w:r>
      <w:r w:rsidRPr="00776B64">
        <w:rPr>
          <w:rFonts w:asciiTheme="minorHAnsi" w:hAnsiTheme="minorHAnsi"/>
          <w:sz w:val="24"/>
          <w:szCs w:val="24"/>
        </w:rPr>
        <w:t>-</w:t>
      </w:r>
      <w:r w:rsidRPr="00776B64">
        <w:rPr>
          <w:rFonts w:asciiTheme="minorHAnsi" w:hAnsiTheme="minorHAnsi"/>
          <w:sz w:val="24"/>
          <w:szCs w:val="24"/>
          <w:lang w:val="en-US"/>
        </w:rPr>
        <w:t>mail</w:t>
      </w:r>
      <w:r w:rsidRPr="00776B64">
        <w:rPr>
          <w:rFonts w:asciiTheme="minorHAnsi" w:hAnsiTheme="minorHAnsi"/>
          <w:sz w:val="24"/>
          <w:szCs w:val="24"/>
        </w:rPr>
        <w:t xml:space="preserve">: </w:t>
      </w:r>
      <w:hyperlink r:id="rId8" w:history="1">
        <w:r w:rsidRPr="00776B64">
          <w:rPr>
            <w:rStyle w:val="-"/>
            <w:rFonts w:asciiTheme="minorHAnsi" w:hAnsiTheme="minorHAnsi"/>
            <w:sz w:val="24"/>
            <w:szCs w:val="24"/>
            <w:lang w:val="en-US"/>
          </w:rPr>
          <w:t>daok</w:t>
        </w:r>
        <w:r w:rsidRPr="00776B64">
          <w:rPr>
            <w:rStyle w:val="-"/>
            <w:rFonts w:asciiTheme="minorHAnsi" w:hAnsiTheme="minorHAnsi"/>
            <w:sz w:val="24"/>
            <w:szCs w:val="24"/>
          </w:rPr>
          <w:t>@</w:t>
        </w:r>
        <w:r w:rsidRPr="00776B64">
          <w:rPr>
            <w:rStyle w:val="-"/>
            <w:rFonts w:asciiTheme="minorHAnsi" w:hAnsiTheme="minorHAnsi"/>
            <w:sz w:val="24"/>
            <w:szCs w:val="24"/>
            <w:lang w:val="en-US"/>
          </w:rPr>
          <w:t>kalymnos</w:t>
        </w:r>
        <w:r w:rsidRPr="00776B64">
          <w:rPr>
            <w:rStyle w:val="-"/>
            <w:rFonts w:asciiTheme="minorHAnsi" w:hAnsiTheme="minorHAnsi"/>
            <w:sz w:val="24"/>
            <w:szCs w:val="24"/>
          </w:rPr>
          <w:t>.</w:t>
        </w:r>
        <w:r w:rsidRPr="00776B64">
          <w:rPr>
            <w:rStyle w:val="-"/>
            <w:rFonts w:asciiTheme="minorHAnsi" w:hAnsiTheme="minorHAnsi"/>
            <w:sz w:val="24"/>
            <w:szCs w:val="24"/>
            <w:lang w:val="en-US"/>
          </w:rPr>
          <w:t>gr</w:t>
        </w:r>
      </w:hyperlink>
      <w:r w:rsidRPr="00776B64">
        <w:rPr>
          <w:rFonts w:asciiTheme="minorHAnsi" w:hAnsiTheme="minorHAnsi"/>
          <w:sz w:val="24"/>
          <w:szCs w:val="24"/>
        </w:rPr>
        <w:t xml:space="preserve">                                           </w:t>
      </w:r>
    </w:p>
    <w:p w:rsidR="0065796E" w:rsidRPr="00776B64" w:rsidRDefault="0065796E" w:rsidP="00D30E84">
      <w:pPr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                                                          </w:t>
      </w:r>
    </w:p>
    <w:p w:rsidR="00B330CF" w:rsidRPr="00776B64" w:rsidRDefault="00911C4F" w:rsidP="00B330CF">
      <w:pPr>
        <w:jc w:val="center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b/>
          <w:sz w:val="24"/>
          <w:szCs w:val="24"/>
        </w:rPr>
        <w:t xml:space="preserve">                           Προς</w:t>
      </w:r>
    </w:p>
    <w:p w:rsidR="00B330CF" w:rsidRPr="00776B64" w:rsidRDefault="006B0723" w:rsidP="00911C4F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   </w:t>
      </w:r>
      <w:r w:rsidR="00911C4F" w:rsidRPr="00776B64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</w:t>
      </w:r>
      <w:r w:rsidR="00911C4F" w:rsidRPr="00776B64">
        <w:rPr>
          <w:rFonts w:asciiTheme="minorHAnsi" w:hAnsiTheme="minorHAnsi"/>
          <w:b/>
          <w:sz w:val="24"/>
          <w:szCs w:val="24"/>
        </w:rPr>
        <w:t>ΑΘΛΗΤΙΚΑ ΣΩΜΑΤΕ</w:t>
      </w:r>
      <w:r w:rsidR="00EF34E8" w:rsidRPr="00776B64">
        <w:rPr>
          <w:rFonts w:asciiTheme="minorHAnsi" w:hAnsiTheme="minorHAnsi"/>
          <w:b/>
          <w:sz w:val="24"/>
          <w:szCs w:val="24"/>
        </w:rPr>
        <w:t>Ι</w:t>
      </w:r>
      <w:r w:rsidR="00911C4F" w:rsidRPr="00776B64">
        <w:rPr>
          <w:rFonts w:asciiTheme="minorHAnsi" w:hAnsiTheme="minorHAnsi"/>
          <w:b/>
          <w:sz w:val="24"/>
          <w:szCs w:val="24"/>
        </w:rPr>
        <w:t xml:space="preserve">Α </w:t>
      </w:r>
    </w:p>
    <w:p w:rsidR="00C16D95" w:rsidRPr="00776B64" w:rsidRDefault="00C16D95" w:rsidP="00C16D95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</w:p>
    <w:p w:rsidR="00C16D95" w:rsidRPr="00776B64" w:rsidRDefault="00C16D95" w:rsidP="00C16D95">
      <w:pPr>
        <w:pStyle w:val="a8"/>
        <w:spacing w:after="0"/>
        <w:ind w:left="1428"/>
        <w:jc w:val="both"/>
        <w:rPr>
          <w:rFonts w:asciiTheme="minorHAnsi" w:hAnsiTheme="minorHAnsi"/>
          <w:sz w:val="24"/>
          <w:szCs w:val="24"/>
        </w:rPr>
      </w:pPr>
    </w:p>
    <w:p w:rsidR="00C16D95" w:rsidRPr="00776B64" w:rsidRDefault="00C16D95" w:rsidP="00C16D95">
      <w:pPr>
        <w:pStyle w:val="a8"/>
        <w:spacing w:after="0"/>
        <w:ind w:left="1428"/>
        <w:jc w:val="both"/>
        <w:rPr>
          <w:rFonts w:asciiTheme="minorHAnsi" w:hAnsiTheme="minorHAnsi"/>
          <w:sz w:val="24"/>
          <w:szCs w:val="24"/>
        </w:rPr>
      </w:pPr>
    </w:p>
    <w:p w:rsidR="00966E9B" w:rsidRPr="00776B64" w:rsidRDefault="00496EC3" w:rsidP="00966E9B">
      <w:pPr>
        <w:pStyle w:val="a8"/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776B64">
        <w:rPr>
          <w:rFonts w:asciiTheme="minorHAnsi" w:hAnsiTheme="minorHAnsi"/>
          <w:b/>
          <w:sz w:val="24"/>
          <w:szCs w:val="24"/>
        </w:rPr>
        <w:t xml:space="preserve">ΘΕΜΑ: ΧΡΗΣΗ ΔΗΜΟΤΙΚΩΝ </w:t>
      </w:r>
      <w:r w:rsidR="00966E9B" w:rsidRPr="00776B64">
        <w:rPr>
          <w:rFonts w:asciiTheme="minorHAnsi" w:hAnsiTheme="minorHAnsi"/>
          <w:b/>
          <w:sz w:val="24"/>
          <w:szCs w:val="24"/>
        </w:rPr>
        <w:t>ΑΘΛΗΤΙΚΩΝ ΕΓΚΑΤΑΣ</w:t>
      </w:r>
      <w:r w:rsidR="00654F68">
        <w:rPr>
          <w:rFonts w:asciiTheme="minorHAnsi" w:hAnsiTheme="minorHAnsi"/>
          <w:b/>
          <w:sz w:val="24"/>
          <w:szCs w:val="24"/>
        </w:rPr>
        <w:t>ΤΑΣΕΩΝ</w:t>
      </w:r>
      <w:r w:rsidR="00966E9B" w:rsidRPr="00776B64">
        <w:rPr>
          <w:rFonts w:asciiTheme="minorHAnsi" w:hAnsiTheme="minorHAnsi"/>
          <w:b/>
          <w:sz w:val="24"/>
          <w:szCs w:val="24"/>
        </w:rPr>
        <w:t xml:space="preserve"> ΑΠΟ ΑΘΛΗΤΙΚΑ ΣΩΜ</w:t>
      </w:r>
      <w:r w:rsidR="004C43F2" w:rsidRPr="00776B64">
        <w:rPr>
          <w:rFonts w:asciiTheme="minorHAnsi" w:hAnsiTheme="minorHAnsi"/>
          <w:b/>
          <w:sz w:val="24"/>
          <w:szCs w:val="24"/>
        </w:rPr>
        <w:t>Α</w:t>
      </w:r>
      <w:r w:rsidR="00966E9B" w:rsidRPr="00776B64">
        <w:rPr>
          <w:rFonts w:asciiTheme="minorHAnsi" w:hAnsiTheme="minorHAnsi"/>
          <w:b/>
          <w:sz w:val="24"/>
          <w:szCs w:val="24"/>
        </w:rPr>
        <w:t>ΤΕΙΑ-ΣΥΛΛΟΓΟΥΣ</w:t>
      </w:r>
      <w:r w:rsidR="009D0157">
        <w:rPr>
          <w:rFonts w:asciiTheme="minorHAnsi" w:hAnsiTheme="minorHAnsi"/>
          <w:b/>
          <w:sz w:val="24"/>
          <w:szCs w:val="24"/>
        </w:rPr>
        <w:t xml:space="preserve">  2025-</w:t>
      </w:r>
      <w:r w:rsidR="00654F68">
        <w:rPr>
          <w:rFonts w:asciiTheme="minorHAnsi" w:hAnsiTheme="minorHAnsi"/>
          <w:b/>
          <w:sz w:val="24"/>
          <w:szCs w:val="24"/>
        </w:rPr>
        <w:t>2026</w:t>
      </w:r>
    </w:p>
    <w:p w:rsidR="00966E9B" w:rsidRPr="00776B64" w:rsidRDefault="00966E9B" w:rsidP="00966E9B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</w:p>
    <w:p w:rsidR="00966E9B" w:rsidRPr="00776B64" w:rsidRDefault="00966E9B" w:rsidP="00966E9B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</w:p>
    <w:p w:rsidR="00E264A8" w:rsidRPr="00776B64" w:rsidRDefault="00966E9B" w:rsidP="00EF3657">
      <w:pPr>
        <w:pStyle w:val="a8"/>
        <w:spacing w:after="0"/>
        <w:ind w:firstLine="708"/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Σας ενημερώνουμε </w:t>
      </w:r>
      <w:r w:rsidR="009D0157" w:rsidRPr="00776B64">
        <w:rPr>
          <w:rFonts w:asciiTheme="minorHAnsi" w:hAnsiTheme="minorHAnsi"/>
          <w:sz w:val="24"/>
          <w:szCs w:val="24"/>
        </w:rPr>
        <w:t xml:space="preserve">ότι  χρήση των Δημοτικών Αθλητικών Εγκαταστάσεων – Κολυμβητηρίου </w:t>
      </w:r>
      <w:r w:rsidR="00654F68">
        <w:rPr>
          <w:rFonts w:asciiTheme="minorHAnsi" w:hAnsiTheme="minorHAnsi"/>
          <w:sz w:val="24"/>
          <w:szCs w:val="24"/>
        </w:rPr>
        <w:t>δικαιούται</w:t>
      </w:r>
      <w:r w:rsidR="009D0157">
        <w:rPr>
          <w:rFonts w:asciiTheme="minorHAnsi" w:hAnsiTheme="minorHAnsi"/>
          <w:sz w:val="24"/>
          <w:szCs w:val="24"/>
        </w:rPr>
        <w:t xml:space="preserve"> </w:t>
      </w:r>
      <w:r w:rsidR="00E264A8" w:rsidRPr="00776B64">
        <w:rPr>
          <w:rFonts w:asciiTheme="minorHAnsi" w:hAnsiTheme="minorHAnsi"/>
          <w:sz w:val="24"/>
          <w:szCs w:val="24"/>
        </w:rPr>
        <w:t>οπο</w:t>
      </w:r>
      <w:r w:rsidR="006A4180" w:rsidRPr="00776B64">
        <w:rPr>
          <w:rFonts w:asciiTheme="minorHAnsi" w:hAnsiTheme="minorHAnsi"/>
          <w:sz w:val="24"/>
          <w:szCs w:val="24"/>
        </w:rPr>
        <w:t>ιο</w:t>
      </w:r>
      <w:r w:rsidR="00E264A8" w:rsidRPr="00776B64">
        <w:rPr>
          <w:rFonts w:asciiTheme="minorHAnsi" w:hAnsiTheme="minorHAnsi"/>
          <w:sz w:val="24"/>
          <w:szCs w:val="24"/>
        </w:rPr>
        <w:t>δήποτε</w:t>
      </w:r>
      <w:r w:rsidRPr="00776B64">
        <w:rPr>
          <w:rFonts w:asciiTheme="minorHAnsi" w:hAnsiTheme="minorHAnsi"/>
          <w:sz w:val="24"/>
          <w:szCs w:val="24"/>
        </w:rPr>
        <w:t xml:space="preserve"> Αθλητικό </w:t>
      </w:r>
      <w:r w:rsidR="00E264A8" w:rsidRPr="00776B64">
        <w:rPr>
          <w:rFonts w:asciiTheme="minorHAnsi" w:hAnsiTheme="minorHAnsi"/>
          <w:sz w:val="24"/>
          <w:szCs w:val="24"/>
        </w:rPr>
        <w:t>Σωματείο</w:t>
      </w:r>
      <w:r w:rsidRPr="00776B64">
        <w:rPr>
          <w:rFonts w:asciiTheme="minorHAnsi" w:hAnsiTheme="minorHAnsi"/>
          <w:sz w:val="24"/>
          <w:szCs w:val="24"/>
        </w:rPr>
        <w:t xml:space="preserve"> </w:t>
      </w:r>
      <w:r w:rsidR="00EF3657">
        <w:rPr>
          <w:rFonts w:asciiTheme="minorHAnsi" w:hAnsiTheme="minorHAnsi"/>
          <w:sz w:val="24"/>
          <w:szCs w:val="24"/>
        </w:rPr>
        <w:t xml:space="preserve">είναι εγγεγραμμένο στο Μητρώο </w:t>
      </w:r>
      <w:r w:rsidR="005211BD">
        <w:rPr>
          <w:rFonts w:asciiTheme="minorHAnsi" w:hAnsiTheme="minorHAnsi"/>
          <w:sz w:val="24"/>
          <w:szCs w:val="24"/>
        </w:rPr>
        <w:t>2024</w:t>
      </w:r>
      <w:r w:rsidR="005211BD">
        <w:rPr>
          <w:rFonts w:asciiTheme="minorHAnsi" w:hAnsiTheme="minorHAnsi"/>
          <w:sz w:val="24"/>
          <w:szCs w:val="24"/>
        </w:rPr>
        <w:t xml:space="preserve"> </w:t>
      </w:r>
      <w:r w:rsidR="00EF3657">
        <w:rPr>
          <w:rFonts w:asciiTheme="minorHAnsi" w:hAnsiTheme="minorHAnsi"/>
          <w:sz w:val="24"/>
          <w:szCs w:val="24"/>
        </w:rPr>
        <w:t>της Γ.Γ.Α. ,</w:t>
      </w:r>
      <w:r w:rsidR="009D0157">
        <w:rPr>
          <w:rFonts w:asciiTheme="minorHAnsi" w:hAnsiTheme="minorHAnsi"/>
          <w:sz w:val="24"/>
          <w:szCs w:val="24"/>
        </w:rPr>
        <w:t xml:space="preserve"> και να είναι σύμφωνο με</w:t>
      </w:r>
      <w:r w:rsidR="00A85AE9" w:rsidRPr="00776B64">
        <w:rPr>
          <w:rFonts w:asciiTheme="minorHAnsi" w:hAnsiTheme="minorHAnsi"/>
          <w:sz w:val="24"/>
          <w:szCs w:val="24"/>
        </w:rPr>
        <w:t xml:space="preserve"> τον Κανονισμό Λειτουργίας των Αθλητικών </w:t>
      </w:r>
      <w:r w:rsidR="00654F68">
        <w:rPr>
          <w:rFonts w:asciiTheme="minorHAnsi" w:hAnsiTheme="minorHAnsi"/>
          <w:sz w:val="24"/>
          <w:szCs w:val="24"/>
        </w:rPr>
        <w:t>Ε</w:t>
      </w:r>
      <w:r w:rsidR="00A85AE9" w:rsidRPr="00776B64">
        <w:rPr>
          <w:rFonts w:asciiTheme="minorHAnsi" w:hAnsiTheme="minorHAnsi"/>
          <w:sz w:val="24"/>
          <w:szCs w:val="24"/>
        </w:rPr>
        <w:t>γκαταστάσεων του Δήμου Κ</w:t>
      </w:r>
      <w:bookmarkStart w:id="0" w:name="_GoBack"/>
      <w:bookmarkEnd w:id="0"/>
      <w:r w:rsidR="00A85AE9" w:rsidRPr="00776B64">
        <w:rPr>
          <w:rFonts w:asciiTheme="minorHAnsi" w:hAnsiTheme="minorHAnsi"/>
          <w:sz w:val="24"/>
          <w:szCs w:val="24"/>
        </w:rPr>
        <w:t>αλυμνίων</w:t>
      </w:r>
      <w:r w:rsidR="009D0157">
        <w:rPr>
          <w:rFonts w:asciiTheme="minorHAnsi" w:hAnsiTheme="minorHAnsi"/>
          <w:sz w:val="24"/>
          <w:szCs w:val="24"/>
        </w:rPr>
        <w:t xml:space="preserve">, </w:t>
      </w:r>
      <w:r w:rsidR="00A85AE9" w:rsidRPr="00776B64">
        <w:rPr>
          <w:rFonts w:asciiTheme="minorHAnsi" w:hAnsiTheme="minorHAnsi"/>
          <w:sz w:val="24"/>
          <w:szCs w:val="24"/>
        </w:rPr>
        <w:t xml:space="preserve"> </w:t>
      </w:r>
      <w:r w:rsidR="009D0157">
        <w:rPr>
          <w:rFonts w:asciiTheme="minorHAnsi" w:hAnsiTheme="minorHAnsi"/>
          <w:sz w:val="24"/>
          <w:szCs w:val="24"/>
        </w:rPr>
        <w:t>τον</w:t>
      </w:r>
      <w:r w:rsidR="00E264A8" w:rsidRPr="00776B64">
        <w:rPr>
          <w:rFonts w:asciiTheme="minorHAnsi" w:hAnsiTheme="minorHAnsi"/>
          <w:sz w:val="24"/>
          <w:szCs w:val="24"/>
        </w:rPr>
        <w:t xml:space="preserve"> Αθλητικό Νόμο </w:t>
      </w:r>
      <w:r w:rsidR="006A4180" w:rsidRPr="00776B64">
        <w:rPr>
          <w:rFonts w:asciiTheme="minorHAnsi" w:hAnsiTheme="minorHAnsi"/>
          <w:sz w:val="24"/>
          <w:szCs w:val="24"/>
        </w:rPr>
        <w:t xml:space="preserve"> Ν.2725/99 </w:t>
      </w:r>
      <w:r w:rsidR="009D0157">
        <w:rPr>
          <w:rFonts w:asciiTheme="minorHAnsi" w:hAnsiTheme="minorHAnsi"/>
          <w:sz w:val="24"/>
          <w:szCs w:val="24"/>
        </w:rPr>
        <w:t xml:space="preserve">, </w:t>
      </w:r>
      <w:r w:rsidR="006A4180" w:rsidRPr="00776B64">
        <w:rPr>
          <w:rFonts w:asciiTheme="minorHAnsi" w:hAnsiTheme="minorHAnsi"/>
          <w:sz w:val="24"/>
          <w:szCs w:val="24"/>
        </w:rPr>
        <w:t xml:space="preserve">τις μεταγενέστερες τροποποιήσεις του, καθώς </w:t>
      </w:r>
      <w:r w:rsidR="00E264A8" w:rsidRPr="00776B64">
        <w:rPr>
          <w:rFonts w:asciiTheme="minorHAnsi" w:hAnsiTheme="minorHAnsi"/>
          <w:sz w:val="24"/>
          <w:szCs w:val="24"/>
        </w:rPr>
        <w:t xml:space="preserve">και τις εγκυκλίους της Γενικής </w:t>
      </w:r>
      <w:r w:rsidR="006A4180" w:rsidRPr="00776B64">
        <w:rPr>
          <w:rFonts w:asciiTheme="minorHAnsi" w:hAnsiTheme="minorHAnsi"/>
          <w:sz w:val="24"/>
          <w:szCs w:val="24"/>
        </w:rPr>
        <w:t>Γραμματείας</w:t>
      </w:r>
      <w:r w:rsidR="00E264A8" w:rsidRPr="00776B64">
        <w:rPr>
          <w:rFonts w:asciiTheme="minorHAnsi" w:hAnsiTheme="minorHAnsi"/>
          <w:sz w:val="24"/>
          <w:szCs w:val="24"/>
        </w:rPr>
        <w:t xml:space="preserve"> Αθλητισμού.</w:t>
      </w:r>
    </w:p>
    <w:p w:rsidR="006A4180" w:rsidRPr="00776B64" w:rsidRDefault="006A4180" w:rsidP="00966E9B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ab/>
        <w:t>Σ</w:t>
      </w:r>
      <w:r w:rsidR="0061296C" w:rsidRPr="00776B64">
        <w:rPr>
          <w:rFonts w:asciiTheme="minorHAnsi" w:hAnsiTheme="minorHAnsi"/>
          <w:sz w:val="24"/>
          <w:szCs w:val="24"/>
        </w:rPr>
        <w:t xml:space="preserve">υγκεκριμένα βαρύτητα θα δοθεί  </w:t>
      </w:r>
      <w:r w:rsidR="004C43F2" w:rsidRPr="00776B64">
        <w:rPr>
          <w:rFonts w:asciiTheme="minorHAnsi" w:hAnsiTheme="minorHAnsi"/>
          <w:sz w:val="24"/>
          <w:szCs w:val="24"/>
        </w:rPr>
        <w:t>στα εξής:</w:t>
      </w:r>
    </w:p>
    <w:p w:rsidR="008670A6" w:rsidRDefault="004C43F2" w:rsidP="008670A6">
      <w:pPr>
        <w:pStyle w:val="a8"/>
        <w:numPr>
          <w:ilvl w:val="0"/>
          <w:numId w:val="45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776B64">
        <w:rPr>
          <w:rFonts w:asciiTheme="minorHAnsi" w:hAnsiTheme="minorHAnsi"/>
          <w:b/>
          <w:sz w:val="24"/>
          <w:szCs w:val="24"/>
        </w:rPr>
        <w:t xml:space="preserve">Άρθρο 4 παρ. 2 του Ν 2725/99 </w:t>
      </w:r>
    </w:p>
    <w:p w:rsidR="009D0157" w:rsidRPr="009D0157" w:rsidRDefault="004C43F2" w:rsidP="009D0157">
      <w:pPr>
        <w:pStyle w:val="a8"/>
        <w:numPr>
          <w:ilvl w:val="0"/>
          <w:numId w:val="45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9D0157">
        <w:rPr>
          <w:rFonts w:asciiTheme="minorHAnsi" w:hAnsiTheme="minorHAnsi"/>
          <w:b/>
          <w:sz w:val="24"/>
          <w:szCs w:val="24"/>
        </w:rPr>
        <w:t xml:space="preserve">Άρθρο 31 παρ. 4 του Ν 2725/99 </w:t>
      </w:r>
    </w:p>
    <w:p w:rsidR="00402B11" w:rsidRPr="009D0157" w:rsidRDefault="00402B11" w:rsidP="00EF3657">
      <w:pPr>
        <w:pStyle w:val="a8"/>
        <w:spacing w:after="0"/>
        <w:ind w:firstLine="708"/>
        <w:jc w:val="both"/>
        <w:rPr>
          <w:rFonts w:asciiTheme="minorHAnsi" w:hAnsiTheme="minorHAnsi"/>
          <w:sz w:val="24"/>
          <w:szCs w:val="24"/>
        </w:rPr>
      </w:pPr>
      <w:r w:rsidRPr="009D0157">
        <w:rPr>
          <w:rFonts w:asciiTheme="minorHAnsi" w:hAnsiTheme="minorHAnsi"/>
          <w:sz w:val="24"/>
          <w:szCs w:val="24"/>
        </w:rPr>
        <w:t xml:space="preserve">Η απασχόληση του προπονητή θα πρέπει να είναι σύμφωνα με </w:t>
      </w:r>
      <w:r w:rsidR="00680CCF" w:rsidRPr="009D0157">
        <w:rPr>
          <w:rFonts w:asciiTheme="minorHAnsi" w:hAnsiTheme="minorHAnsi"/>
          <w:sz w:val="24"/>
          <w:szCs w:val="24"/>
        </w:rPr>
        <w:t>τα ανωτέρω</w:t>
      </w:r>
      <w:r w:rsidRPr="009D0157">
        <w:rPr>
          <w:rFonts w:asciiTheme="minorHAnsi" w:hAnsiTheme="minorHAnsi"/>
          <w:sz w:val="24"/>
          <w:szCs w:val="24"/>
        </w:rPr>
        <w:t xml:space="preserve"> καθώς και το </w:t>
      </w:r>
      <w:r w:rsidR="002C1D55" w:rsidRPr="009D0157">
        <w:rPr>
          <w:rFonts w:asciiTheme="minorHAnsi" w:hAnsiTheme="minorHAnsi"/>
          <w:sz w:val="24"/>
          <w:szCs w:val="24"/>
        </w:rPr>
        <w:t>ενημερωτικό</w:t>
      </w:r>
      <w:r w:rsidRPr="009D0157">
        <w:rPr>
          <w:rFonts w:asciiTheme="minorHAnsi" w:hAnsiTheme="minorHAnsi"/>
          <w:sz w:val="24"/>
          <w:szCs w:val="24"/>
        </w:rPr>
        <w:t xml:space="preserve"> έγγραφο της </w:t>
      </w:r>
      <w:r w:rsidR="002C1D55" w:rsidRPr="009D0157">
        <w:rPr>
          <w:rFonts w:asciiTheme="minorHAnsi" w:hAnsiTheme="minorHAnsi"/>
          <w:sz w:val="24"/>
          <w:szCs w:val="24"/>
        </w:rPr>
        <w:t>Γ.Γ.Α.</w:t>
      </w:r>
      <w:r w:rsidRPr="009D0157">
        <w:rPr>
          <w:rFonts w:asciiTheme="minorHAnsi" w:hAnsiTheme="minorHAnsi"/>
          <w:sz w:val="24"/>
          <w:szCs w:val="24"/>
        </w:rPr>
        <w:t xml:space="preserve"> 21797-08/08/2024, το οποίο και σας επισυνάπτουμε</w:t>
      </w:r>
      <w:r w:rsidR="005211BD">
        <w:rPr>
          <w:rFonts w:asciiTheme="minorHAnsi" w:hAnsiTheme="minorHAnsi"/>
          <w:sz w:val="24"/>
          <w:szCs w:val="24"/>
        </w:rPr>
        <w:t xml:space="preserve"> μαζί με τον Κανονισμό Λειτουργίας </w:t>
      </w:r>
      <w:r w:rsidR="00654F68" w:rsidRPr="00776B64">
        <w:rPr>
          <w:rFonts w:asciiTheme="minorHAnsi" w:hAnsiTheme="minorHAnsi"/>
          <w:sz w:val="24"/>
          <w:szCs w:val="24"/>
        </w:rPr>
        <w:t xml:space="preserve">των Αθλητικών </w:t>
      </w:r>
      <w:r w:rsidR="00654F68">
        <w:rPr>
          <w:rFonts w:asciiTheme="minorHAnsi" w:hAnsiTheme="minorHAnsi"/>
          <w:sz w:val="24"/>
          <w:szCs w:val="24"/>
        </w:rPr>
        <w:t>Ε</w:t>
      </w:r>
      <w:r w:rsidR="00654F68" w:rsidRPr="00776B64">
        <w:rPr>
          <w:rFonts w:asciiTheme="minorHAnsi" w:hAnsiTheme="minorHAnsi"/>
          <w:sz w:val="24"/>
          <w:szCs w:val="24"/>
        </w:rPr>
        <w:t xml:space="preserve">γκαταστάσεων </w:t>
      </w:r>
      <w:r w:rsidR="005211BD">
        <w:rPr>
          <w:rFonts w:asciiTheme="minorHAnsi" w:hAnsiTheme="minorHAnsi"/>
          <w:sz w:val="24"/>
          <w:szCs w:val="24"/>
        </w:rPr>
        <w:t>και την σχετική αίτηση.</w:t>
      </w:r>
    </w:p>
    <w:p w:rsidR="005E1ECC" w:rsidRPr="00776B64" w:rsidRDefault="005E1ECC" w:rsidP="00776B64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</w:p>
    <w:p w:rsidR="005E1ECC" w:rsidRPr="00776B64" w:rsidRDefault="005E1ECC" w:rsidP="00053EB9">
      <w:pPr>
        <w:pStyle w:val="a8"/>
        <w:spacing w:after="0"/>
        <w:ind w:left="708" w:firstLine="60"/>
        <w:jc w:val="both"/>
        <w:rPr>
          <w:rFonts w:asciiTheme="minorHAnsi" w:hAnsiTheme="minorHAnsi"/>
          <w:sz w:val="24"/>
          <w:szCs w:val="24"/>
        </w:rPr>
      </w:pPr>
    </w:p>
    <w:p w:rsidR="00C16D95" w:rsidRPr="00776B64" w:rsidRDefault="00447F6B" w:rsidP="00053EB9">
      <w:pPr>
        <w:pStyle w:val="a8"/>
        <w:spacing w:after="0"/>
        <w:ind w:left="708" w:firstLine="60"/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</w:t>
      </w:r>
    </w:p>
    <w:p w:rsidR="00A9767B" w:rsidRPr="00776B64" w:rsidRDefault="00CC1B9B" w:rsidP="00B66CF4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   </w:t>
      </w:r>
      <w:r w:rsidR="00654F68">
        <w:rPr>
          <w:rFonts w:asciiTheme="minorHAnsi" w:hAnsiTheme="minorHAnsi"/>
          <w:sz w:val="24"/>
          <w:szCs w:val="24"/>
        </w:rPr>
        <w:t xml:space="preserve">Ο Αντιπρόεδρος Αθλητισμού                                                   </w:t>
      </w:r>
      <w:r w:rsidR="009D0157">
        <w:rPr>
          <w:rFonts w:asciiTheme="minorHAnsi" w:hAnsiTheme="minorHAnsi"/>
          <w:sz w:val="24"/>
          <w:szCs w:val="24"/>
        </w:rPr>
        <w:t xml:space="preserve"> </w:t>
      </w:r>
      <w:r w:rsidRPr="00776B64">
        <w:rPr>
          <w:rFonts w:asciiTheme="minorHAnsi" w:hAnsiTheme="minorHAnsi"/>
          <w:sz w:val="24"/>
          <w:szCs w:val="24"/>
        </w:rPr>
        <w:t xml:space="preserve"> Η Αναπληρώτρια Προϊσταμένη</w:t>
      </w:r>
      <w:r w:rsidR="006B0723" w:rsidRPr="00776B64">
        <w:rPr>
          <w:rFonts w:asciiTheme="minorHAnsi" w:hAnsiTheme="minorHAnsi"/>
          <w:sz w:val="24"/>
          <w:szCs w:val="24"/>
        </w:rPr>
        <w:t xml:space="preserve">                       </w:t>
      </w:r>
    </w:p>
    <w:p w:rsidR="00A9767B" w:rsidRPr="00776B64" w:rsidRDefault="00A9767B" w:rsidP="00B66CF4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  <w:t xml:space="preserve">         </w:t>
      </w:r>
      <w:r w:rsidR="00CC1B9B" w:rsidRPr="00776B64">
        <w:rPr>
          <w:rFonts w:asciiTheme="minorHAnsi" w:hAnsiTheme="minorHAnsi"/>
          <w:sz w:val="24"/>
          <w:szCs w:val="24"/>
        </w:rPr>
        <w:t xml:space="preserve">     </w:t>
      </w:r>
      <w:r w:rsidRPr="00776B64">
        <w:rPr>
          <w:rFonts w:asciiTheme="minorHAnsi" w:hAnsiTheme="minorHAnsi"/>
          <w:sz w:val="24"/>
          <w:szCs w:val="24"/>
        </w:rPr>
        <w:t xml:space="preserve">  </w:t>
      </w:r>
      <w:r w:rsidR="00CC1B9B" w:rsidRPr="00776B64">
        <w:rPr>
          <w:rFonts w:asciiTheme="minorHAnsi" w:hAnsiTheme="minorHAnsi"/>
          <w:sz w:val="24"/>
          <w:szCs w:val="24"/>
        </w:rPr>
        <w:t xml:space="preserve">        </w:t>
      </w:r>
    </w:p>
    <w:p w:rsidR="00CC1B9B" w:rsidRPr="00776B64" w:rsidRDefault="00A9767B" w:rsidP="00B66CF4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</w:r>
      <w:r w:rsidRPr="00776B64">
        <w:rPr>
          <w:rFonts w:asciiTheme="minorHAnsi" w:hAnsiTheme="minorHAnsi"/>
          <w:sz w:val="24"/>
          <w:szCs w:val="24"/>
        </w:rPr>
        <w:tab/>
        <w:t xml:space="preserve">   </w:t>
      </w:r>
    </w:p>
    <w:p w:rsidR="00A9767B" w:rsidRPr="00776B64" w:rsidRDefault="00A9767B" w:rsidP="00B66CF4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</w:t>
      </w:r>
    </w:p>
    <w:p w:rsidR="00CC1B9B" w:rsidRPr="00776B64" w:rsidRDefault="00CC1B9B" w:rsidP="00CC1B9B">
      <w:pPr>
        <w:spacing w:line="360" w:lineRule="auto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      </w:t>
      </w:r>
      <w:proofErr w:type="spellStart"/>
      <w:r w:rsidR="00654F68">
        <w:rPr>
          <w:rFonts w:asciiTheme="minorHAnsi" w:hAnsiTheme="minorHAnsi"/>
          <w:sz w:val="24"/>
          <w:szCs w:val="24"/>
        </w:rPr>
        <w:t>Βολονάκης</w:t>
      </w:r>
      <w:proofErr w:type="spellEnd"/>
      <w:r w:rsidR="00654F68">
        <w:rPr>
          <w:rFonts w:asciiTheme="minorHAnsi" w:hAnsiTheme="minorHAnsi"/>
          <w:sz w:val="24"/>
          <w:szCs w:val="24"/>
        </w:rPr>
        <w:t xml:space="preserve"> Δημήτρης</w:t>
      </w:r>
      <w:r w:rsidRPr="00776B64">
        <w:rPr>
          <w:rFonts w:asciiTheme="minorHAnsi" w:hAnsiTheme="minorHAnsi"/>
          <w:sz w:val="24"/>
          <w:szCs w:val="24"/>
        </w:rPr>
        <w:t xml:space="preserve">     </w:t>
      </w:r>
      <w:r w:rsidR="009D0157">
        <w:rPr>
          <w:rFonts w:asciiTheme="minorHAnsi" w:hAnsiTheme="minorHAnsi"/>
          <w:sz w:val="24"/>
          <w:szCs w:val="24"/>
        </w:rPr>
        <w:t xml:space="preserve">                                                                         </w:t>
      </w:r>
      <w:proofErr w:type="spellStart"/>
      <w:r w:rsidRPr="00776B64">
        <w:rPr>
          <w:rFonts w:asciiTheme="minorHAnsi" w:hAnsiTheme="minorHAnsi"/>
          <w:sz w:val="24"/>
          <w:szCs w:val="24"/>
        </w:rPr>
        <w:t>Ρηνιού</w:t>
      </w:r>
      <w:proofErr w:type="spellEnd"/>
      <w:r w:rsidRPr="00776B64">
        <w:rPr>
          <w:rFonts w:asciiTheme="minorHAnsi" w:hAnsiTheme="minorHAnsi"/>
          <w:sz w:val="24"/>
          <w:szCs w:val="24"/>
        </w:rPr>
        <w:t xml:space="preserve"> Καλλιόπη                                                          </w:t>
      </w:r>
    </w:p>
    <w:p w:rsidR="00A9767B" w:rsidRPr="00776B64" w:rsidRDefault="00A9767B" w:rsidP="00A9767B">
      <w:pPr>
        <w:pStyle w:val="a8"/>
        <w:spacing w:after="0"/>
        <w:ind w:left="4956"/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    </w:t>
      </w:r>
    </w:p>
    <w:p w:rsidR="006B0723" w:rsidRPr="00776B64" w:rsidRDefault="006B0723" w:rsidP="00B66CF4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</w:p>
    <w:p w:rsidR="00A9767B" w:rsidRPr="00776B64" w:rsidRDefault="00A9767B" w:rsidP="00B66CF4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C16D95" w:rsidP="00B66CF4">
      <w:pPr>
        <w:pStyle w:val="a8"/>
        <w:spacing w:after="0"/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lastRenderedPageBreak/>
        <w:t xml:space="preserve">   </w:t>
      </w:r>
    </w:p>
    <w:p w:rsidR="0065796E" w:rsidRPr="00776B64" w:rsidRDefault="0065796E" w:rsidP="00447F6B">
      <w:pPr>
        <w:pStyle w:val="a8"/>
        <w:spacing w:after="0"/>
        <w:jc w:val="center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</w:t>
      </w:r>
    </w:p>
    <w:p w:rsidR="00447F6B" w:rsidRPr="00776B64" w:rsidRDefault="0065796E" w:rsidP="00B66CF4">
      <w:pPr>
        <w:spacing w:line="360" w:lineRule="auto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                                                             </w:t>
      </w:r>
      <w:r w:rsidR="00447F6B" w:rsidRPr="00776B64">
        <w:rPr>
          <w:rFonts w:asciiTheme="minorHAnsi" w:hAnsiTheme="minorHAnsi"/>
          <w:sz w:val="24"/>
          <w:szCs w:val="24"/>
        </w:rPr>
        <w:t xml:space="preserve">                            </w:t>
      </w:r>
    </w:p>
    <w:p w:rsidR="0065796E" w:rsidRPr="00776B64" w:rsidRDefault="0065796E" w:rsidP="00B84D4F">
      <w:pPr>
        <w:ind w:firstLine="708"/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65796E" w:rsidP="000179D7">
      <w:pPr>
        <w:ind w:firstLine="708"/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65796E">
      <w:pPr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65796E">
      <w:pPr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65796E">
      <w:pPr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65796E">
      <w:pPr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65796E">
      <w:pPr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65796E">
      <w:pPr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 xml:space="preserve">             </w:t>
      </w:r>
    </w:p>
    <w:p w:rsidR="0065796E" w:rsidRPr="00776B64" w:rsidRDefault="0065796E">
      <w:pPr>
        <w:jc w:val="both"/>
        <w:rPr>
          <w:rFonts w:asciiTheme="minorHAnsi" w:hAnsiTheme="minorHAnsi"/>
          <w:sz w:val="24"/>
          <w:szCs w:val="24"/>
        </w:rPr>
      </w:pPr>
      <w:r w:rsidRPr="00776B64">
        <w:rPr>
          <w:rFonts w:asciiTheme="minorHAnsi" w:hAnsiTheme="minorHAnsi"/>
          <w:sz w:val="24"/>
          <w:szCs w:val="24"/>
        </w:rPr>
        <w:tab/>
      </w:r>
    </w:p>
    <w:p w:rsidR="0065796E" w:rsidRPr="00776B64" w:rsidRDefault="0065796E">
      <w:pPr>
        <w:jc w:val="both"/>
        <w:rPr>
          <w:rFonts w:asciiTheme="minorHAnsi" w:hAnsiTheme="minorHAnsi"/>
          <w:sz w:val="24"/>
          <w:szCs w:val="24"/>
        </w:rPr>
      </w:pPr>
    </w:p>
    <w:p w:rsidR="0065796E" w:rsidRPr="00776B64" w:rsidRDefault="0065796E">
      <w:pPr>
        <w:jc w:val="both"/>
        <w:rPr>
          <w:rFonts w:asciiTheme="minorHAnsi" w:hAnsiTheme="minorHAnsi"/>
          <w:sz w:val="24"/>
          <w:szCs w:val="24"/>
        </w:rPr>
      </w:pPr>
    </w:p>
    <w:p w:rsidR="00776B64" w:rsidRPr="00776B64" w:rsidRDefault="00776B64">
      <w:pPr>
        <w:jc w:val="both"/>
        <w:rPr>
          <w:rFonts w:asciiTheme="minorHAnsi" w:hAnsiTheme="minorHAnsi"/>
          <w:sz w:val="24"/>
          <w:szCs w:val="24"/>
        </w:rPr>
      </w:pPr>
    </w:p>
    <w:sectPr w:rsidR="00776B64" w:rsidRPr="00776B64" w:rsidSect="0020322B">
      <w:pgSz w:w="11907" w:h="16840" w:code="9"/>
      <w:pgMar w:top="1560" w:right="1418" w:bottom="709" w:left="1418" w:header="567" w:footer="567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6EBE" w:rsidRDefault="00736EBE">
      <w:r>
        <w:separator/>
      </w:r>
    </w:p>
  </w:endnote>
  <w:endnote w:type="continuationSeparator" w:id="0">
    <w:p w:rsidR="00736EBE" w:rsidRDefault="0073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-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6EBE" w:rsidRDefault="00736EBE">
      <w:r>
        <w:separator/>
      </w:r>
    </w:p>
  </w:footnote>
  <w:footnote w:type="continuationSeparator" w:id="0">
    <w:p w:rsidR="00736EBE" w:rsidRDefault="00736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3463E"/>
    <w:multiLevelType w:val="hybridMultilevel"/>
    <w:tmpl w:val="F564A754"/>
    <w:lvl w:ilvl="0" w:tplc="04080001">
      <w:start w:val="1"/>
      <w:numFmt w:val="bullet"/>
      <w:lvlText w:val=""/>
      <w:lvlJc w:val="left"/>
      <w:pPr>
        <w:tabs>
          <w:tab w:val="num" w:pos="1755"/>
        </w:tabs>
        <w:ind w:left="175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475"/>
        </w:tabs>
        <w:ind w:left="247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195"/>
        </w:tabs>
        <w:ind w:left="319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915"/>
        </w:tabs>
        <w:ind w:left="391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635"/>
        </w:tabs>
        <w:ind w:left="463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355"/>
        </w:tabs>
        <w:ind w:left="535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075"/>
        </w:tabs>
        <w:ind w:left="607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795"/>
        </w:tabs>
        <w:ind w:left="679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515"/>
        </w:tabs>
        <w:ind w:left="7515" w:hanging="360"/>
      </w:pPr>
      <w:rPr>
        <w:rFonts w:ascii="Wingdings" w:hAnsi="Wingdings" w:hint="default"/>
      </w:rPr>
    </w:lvl>
  </w:abstractNum>
  <w:abstractNum w:abstractNumId="1" w15:restartNumberingAfterBreak="0">
    <w:nsid w:val="057C0910"/>
    <w:multiLevelType w:val="hybridMultilevel"/>
    <w:tmpl w:val="029C7326"/>
    <w:lvl w:ilvl="0" w:tplc="0408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066F78DC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97045CB"/>
    <w:multiLevelType w:val="hybridMultilevel"/>
    <w:tmpl w:val="6276A680"/>
    <w:lvl w:ilvl="0" w:tplc="0408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09C8650D"/>
    <w:multiLevelType w:val="hybridMultilevel"/>
    <w:tmpl w:val="71BCA8DA"/>
    <w:lvl w:ilvl="0" w:tplc="0408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8000F">
      <w:start w:val="1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cs="Times New Roman" w:hint="default"/>
      </w:rPr>
    </w:lvl>
    <w:lvl w:ilvl="2" w:tplc="0408000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0AD12613"/>
    <w:multiLevelType w:val="hybridMultilevel"/>
    <w:tmpl w:val="4A88A2B8"/>
    <w:lvl w:ilvl="0" w:tplc="0408000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80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88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95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102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9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1680" w:hanging="360"/>
      </w:pPr>
      <w:rPr>
        <w:rFonts w:ascii="Wingdings" w:hAnsi="Wingdings" w:hint="default"/>
      </w:rPr>
    </w:lvl>
  </w:abstractNum>
  <w:abstractNum w:abstractNumId="6" w15:restartNumberingAfterBreak="0">
    <w:nsid w:val="0AD8245A"/>
    <w:multiLevelType w:val="hybridMultilevel"/>
    <w:tmpl w:val="98A43538"/>
    <w:lvl w:ilvl="0" w:tplc="0408000F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  <w:rPr>
        <w:rFonts w:cs="Times New Roman"/>
      </w:rPr>
    </w:lvl>
  </w:abstractNum>
  <w:abstractNum w:abstractNumId="7" w15:restartNumberingAfterBreak="0">
    <w:nsid w:val="0AF05838"/>
    <w:multiLevelType w:val="hybridMultilevel"/>
    <w:tmpl w:val="6F94112E"/>
    <w:lvl w:ilvl="0" w:tplc="4AAC096A">
      <w:start w:val="2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8" w15:restartNumberingAfterBreak="0">
    <w:nsid w:val="0C106F8F"/>
    <w:multiLevelType w:val="hybridMultilevel"/>
    <w:tmpl w:val="266446E4"/>
    <w:lvl w:ilvl="0" w:tplc="0408000F">
      <w:start w:val="1"/>
      <w:numFmt w:val="decimal"/>
      <w:lvlText w:val="%1."/>
      <w:lvlJc w:val="left"/>
      <w:pPr>
        <w:ind w:left="588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66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73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80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87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94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102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109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11640" w:hanging="180"/>
      </w:pPr>
      <w:rPr>
        <w:rFonts w:cs="Times New Roman"/>
      </w:rPr>
    </w:lvl>
  </w:abstractNum>
  <w:abstractNum w:abstractNumId="9" w15:restartNumberingAfterBreak="0">
    <w:nsid w:val="0DF403B0"/>
    <w:multiLevelType w:val="hybridMultilevel"/>
    <w:tmpl w:val="5C5C976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513DF"/>
    <w:multiLevelType w:val="hybridMultilevel"/>
    <w:tmpl w:val="059A5EE2"/>
    <w:lvl w:ilvl="0" w:tplc="0408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08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 w15:restartNumberingAfterBreak="0">
    <w:nsid w:val="1C053219"/>
    <w:multiLevelType w:val="hybridMultilevel"/>
    <w:tmpl w:val="271CB616"/>
    <w:lvl w:ilvl="0" w:tplc="04080001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12" w15:restartNumberingAfterBreak="0">
    <w:nsid w:val="1CDB3FE4"/>
    <w:multiLevelType w:val="hybridMultilevel"/>
    <w:tmpl w:val="74B479BC"/>
    <w:lvl w:ilvl="0" w:tplc="0408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8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15C772A"/>
    <w:multiLevelType w:val="multilevel"/>
    <w:tmpl w:val="833C12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none"/>
      <w:lvlText w:val="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2CDD5B9E"/>
    <w:multiLevelType w:val="hybridMultilevel"/>
    <w:tmpl w:val="BABC5688"/>
    <w:lvl w:ilvl="0" w:tplc="0408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08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5" w15:restartNumberingAfterBreak="0">
    <w:nsid w:val="2E36158D"/>
    <w:multiLevelType w:val="hybridMultilevel"/>
    <w:tmpl w:val="F7BA2140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DF6CEB"/>
    <w:multiLevelType w:val="hybridMultilevel"/>
    <w:tmpl w:val="82D6E530"/>
    <w:lvl w:ilvl="0" w:tplc="0408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7" w15:restartNumberingAfterBreak="0">
    <w:nsid w:val="31777114"/>
    <w:multiLevelType w:val="multilevel"/>
    <w:tmpl w:val="833C12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none"/>
      <w:lvlText w:val="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8" w15:restartNumberingAfterBreak="0">
    <w:nsid w:val="3424788F"/>
    <w:multiLevelType w:val="hybridMultilevel"/>
    <w:tmpl w:val="F83E0D2C"/>
    <w:lvl w:ilvl="0" w:tplc="0408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D1C1A21"/>
    <w:multiLevelType w:val="hybridMultilevel"/>
    <w:tmpl w:val="4FFAB034"/>
    <w:lvl w:ilvl="0" w:tplc="04080001">
      <w:start w:val="1"/>
      <w:numFmt w:val="bullet"/>
      <w:lvlText w:val=""/>
      <w:lvlJc w:val="left"/>
      <w:pPr>
        <w:tabs>
          <w:tab w:val="num" w:pos="5925"/>
        </w:tabs>
        <w:ind w:left="592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6645"/>
        </w:tabs>
        <w:ind w:left="664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7365"/>
        </w:tabs>
        <w:ind w:left="736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8085"/>
        </w:tabs>
        <w:ind w:left="808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8805"/>
        </w:tabs>
        <w:ind w:left="880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9525"/>
        </w:tabs>
        <w:ind w:left="952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10245"/>
        </w:tabs>
        <w:ind w:left="1024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10965"/>
        </w:tabs>
        <w:ind w:left="1096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11685"/>
        </w:tabs>
        <w:ind w:left="11685" w:hanging="360"/>
      </w:pPr>
      <w:rPr>
        <w:rFonts w:ascii="Wingdings" w:hAnsi="Wingdings" w:hint="default"/>
      </w:rPr>
    </w:lvl>
  </w:abstractNum>
  <w:abstractNum w:abstractNumId="20" w15:restartNumberingAfterBreak="0">
    <w:nsid w:val="3D2F0102"/>
    <w:multiLevelType w:val="multilevel"/>
    <w:tmpl w:val="CBE45D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 w15:restartNumberingAfterBreak="0">
    <w:nsid w:val="3FAE40F0"/>
    <w:multiLevelType w:val="multilevel"/>
    <w:tmpl w:val="10B69726"/>
    <w:lvl w:ilvl="0">
      <w:start w:val="1"/>
      <w:numFmt w:val="decimal"/>
      <w:lvlText w:val="%1."/>
      <w:lvlJc w:val="left"/>
      <w:pPr>
        <w:ind w:left="14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22" w15:restartNumberingAfterBreak="0">
    <w:nsid w:val="42481394"/>
    <w:multiLevelType w:val="hybridMultilevel"/>
    <w:tmpl w:val="048EF5CA"/>
    <w:lvl w:ilvl="0" w:tplc="EFA04BB6">
      <w:start w:val="2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43D90E16"/>
    <w:multiLevelType w:val="hybridMultilevel"/>
    <w:tmpl w:val="0600721C"/>
    <w:lvl w:ilvl="0" w:tplc="0408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9BB52CB"/>
    <w:multiLevelType w:val="hybridMultilevel"/>
    <w:tmpl w:val="E0385C62"/>
    <w:lvl w:ilvl="0" w:tplc="0408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BE42D9E"/>
    <w:multiLevelType w:val="hybridMultilevel"/>
    <w:tmpl w:val="80E2028A"/>
    <w:lvl w:ilvl="0" w:tplc="0408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25F5A60"/>
    <w:multiLevelType w:val="multilevel"/>
    <w:tmpl w:val="23A0FBF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7" w15:restartNumberingAfterBreak="0">
    <w:nsid w:val="54260909"/>
    <w:multiLevelType w:val="hybridMultilevel"/>
    <w:tmpl w:val="B60809FA"/>
    <w:lvl w:ilvl="0" w:tplc="0408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57B0F50"/>
    <w:multiLevelType w:val="hybridMultilevel"/>
    <w:tmpl w:val="22403D7E"/>
    <w:lvl w:ilvl="0" w:tplc="0408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567D43EB"/>
    <w:multiLevelType w:val="hybridMultilevel"/>
    <w:tmpl w:val="BE44EF8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B6FB8"/>
    <w:multiLevelType w:val="hybridMultilevel"/>
    <w:tmpl w:val="6E14752E"/>
    <w:lvl w:ilvl="0" w:tplc="0408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A5BE8"/>
    <w:multiLevelType w:val="multilevel"/>
    <w:tmpl w:val="09E04D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2" w15:restartNumberingAfterBreak="0">
    <w:nsid w:val="63521BAF"/>
    <w:multiLevelType w:val="multilevel"/>
    <w:tmpl w:val="0408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3" w15:restartNumberingAfterBreak="0">
    <w:nsid w:val="6758556B"/>
    <w:multiLevelType w:val="hybridMultilevel"/>
    <w:tmpl w:val="75B8AAA8"/>
    <w:lvl w:ilvl="0" w:tplc="0408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75F7F25"/>
    <w:multiLevelType w:val="hybridMultilevel"/>
    <w:tmpl w:val="07E4088E"/>
    <w:lvl w:ilvl="0" w:tplc="A8CC2190">
      <w:start w:val="1"/>
      <w:numFmt w:val="decimal"/>
      <w:lvlText w:val="%1."/>
      <w:lvlJc w:val="left"/>
      <w:pPr>
        <w:ind w:left="62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7000" w:hanging="360"/>
      </w:pPr>
    </w:lvl>
    <w:lvl w:ilvl="2" w:tplc="0408001B" w:tentative="1">
      <w:start w:val="1"/>
      <w:numFmt w:val="lowerRoman"/>
      <w:lvlText w:val="%3."/>
      <w:lvlJc w:val="right"/>
      <w:pPr>
        <w:ind w:left="7720" w:hanging="180"/>
      </w:pPr>
    </w:lvl>
    <w:lvl w:ilvl="3" w:tplc="0408000F" w:tentative="1">
      <w:start w:val="1"/>
      <w:numFmt w:val="decimal"/>
      <w:lvlText w:val="%4."/>
      <w:lvlJc w:val="left"/>
      <w:pPr>
        <w:ind w:left="8440" w:hanging="360"/>
      </w:pPr>
    </w:lvl>
    <w:lvl w:ilvl="4" w:tplc="04080019" w:tentative="1">
      <w:start w:val="1"/>
      <w:numFmt w:val="lowerLetter"/>
      <w:lvlText w:val="%5."/>
      <w:lvlJc w:val="left"/>
      <w:pPr>
        <w:ind w:left="9160" w:hanging="360"/>
      </w:pPr>
    </w:lvl>
    <w:lvl w:ilvl="5" w:tplc="0408001B" w:tentative="1">
      <w:start w:val="1"/>
      <w:numFmt w:val="lowerRoman"/>
      <w:lvlText w:val="%6."/>
      <w:lvlJc w:val="right"/>
      <w:pPr>
        <w:ind w:left="9880" w:hanging="180"/>
      </w:pPr>
    </w:lvl>
    <w:lvl w:ilvl="6" w:tplc="0408000F" w:tentative="1">
      <w:start w:val="1"/>
      <w:numFmt w:val="decimal"/>
      <w:lvlText w:val="%7."/>
      <w:lvlJc w:val="left"/>
      <w:pPr>
        <w:ind w:left="10600" w:hanging="360"/>
      </w:pPr>
    </w:lvl>
    <w:lvl w:ilvl="7" w:tplc="04080019" w:tentative="1">
      <w:start w:val="1"/>
      <w:numFmt w:val="lowerLetter"/>
      <w:lvlText w:val="%8."/>
      <w:lvlJc w:val="left"/>
      <w:pPr>
        <w:ind w:left="11320" w:hanging="360"/>
      </w:pPr>
    </w:lvl>
    <w:lvl w:ilvl="8" w:tplc="0408001B" w:tentative="1">
      <w:start w:val="1"/>
      <w:numFmt w:val="lowerRoman"/>
      <w:lvlText w:val="%9."/>
      <w:lvlJc w:val="right"/>
      <w:pPr>
        <w:ind w:left="12040" w:hanging="180"/>
      </w:pPr>
    </w:lvl>
  </w:abstractNum>
  <w:abstractNum w:abstractNumId="35" w15:restartNumberingAfterBreak="0">
    <w:nsid w:val="68BF281F"/>
    <w:multiLevelType w:val="hybridMultilevel"/>
    <w:tmpl w:val="69542C7C"/>
    <w:lvl w:ilvl="0" w:tplc="4F54DE22">
      <w:start w:val="1"/>
      <w:numFmt w:val="decimal"/>
      <w:lvlText w:val="%1."/>
      <w:lvlJc w:val="left"/>
      <w:pPr>
        <w:ind w:left="546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36" w15:restartNumberingAfterBreak="0">
    <w:nsid w:val="6A213DE7"/>
    <w:multiLevelType w:val="hybridMultilevel"/>
    <w:tmpl w:val="01403B0E"/>
    <w:lvl w:ilvl="0" w:tplc="0408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37" w15:restartNumberingAfterBreak="0">
    <w:nsid w:val="6CA07866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 w15:restartNumberingAfterBreak="0">
    <w:nsid w:val="703E54F9"/>
    <w:multiLevelType w:val="hybridMultilevel"/>
    <w:tmpl w:val="32C40C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CB776D"/>
    <w:multiLevelType w:val="hybridMultilevel"/>
    <w:tmpl w:val="B9EE71F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B25DFD"/>
    <w:multiLevelType w:val="hybridMultilevel"/>
    <w:tmpl w:val="F3F49B7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87E30"/>
    <w:multiLevelType w:val="hybridMultilevel"/>
    <w:tmpl w:val="9AC6071C"/>
    <w:lvl w:ilvl="0" w:tplc="0408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2" w15:restartNumberingAfterBreak="0">
    <w:nsid w:val="7E543D37"/>
    <w:multiLevelType w:val="hybridMultilevel"/>
    <w:tmpl w:val="2DE87D94"/>
    <w:lvl w:ilvl="0" w:tplc="0408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7"/>
  </w:num>
  <w:num w:numId="3">
    <w:abstractNumId w:val="40"/>
  </w:num>
  <w:num w:numId="4">
    <w:abstractNumId w:val="31"/>
  </w:num>
  <w:num w:numId="5">
    <w:abstractNumId w:val="32"/>
  </w:num>
  <w:num w:numId="6">
    <w:abstractNumId w:val="13"/>
  </w:num>
  <w:num w:numId="7">
    <w:abstractNumId w:val="26"/>
  </w:num>
  <w:num w:numId="8">
    <w:abstractNumId w:val="20"/>
  </w:num>
  <w:num w:numId="9">
    <w:abstractNumId w:val="17"/>
  </w:num>
  <w:num w:numId="10">
    <w:abstractNumId w:val="27"/>
  </w:num>
  <w:num w:numId="11">
    <w:abstractNumId w:val="33"/>
  </w:num>
  <w:num w:numId="12">
    <w:abstractNumId w:val="15"/>
  </w:num>
  <w:num w:numId="13">
    <w:abstractNumId w:val="42"/>
  </w:num>
  <w:num w:numId="14">
    <w:abstractNumId w:val="3"/>
  </w:num>
  <w:num w:numId="15">
    <w:abstractNumId w:val="4"/>
  </w:num>
  <w:num w:numId="16">
    <w:abstractNumId w:val="16"/>
  </w:num>
  <w:num w:numId="17">
    <w:abstractNumId w:val="39"/>
  </w:num>
  <w:num w:numId="18">
    <w:abstractNumId w:val="36"/>
  </w:num>
  <w:num w:numId="19">
    <w:abstractNumId w:val="1"/>
  </w:num>
  <w:num w:numId="20">
    <w:abstractNumId w:val="11"/>
  </w:num>
  <w:num w:numId="21">
    <w:abstractNumId w:val="18"/>
  </w:num>
  <w:num w:numId="22">
    <w:abstractNumId w:val="29"/>
  </w:num>
  <w:num w:numId="23">
    <w:abstractNumId w:val="0"/>
  </w:num>
  <w:num w:numId="24">
    <w:abstractNumId w:val="30"/>
  </w:num>
  <w:num w:numId="25">
    <w:abstractNumId w:val="19"/>
  </w:num>
  <w:num w:numId="26">
    <w:abstractNumId w:val="12"/>
  </w:num>
  <w:num w:numId="27">
    <w:abstractNumId w:val="24"/>
  </w:num>
  <w:num w:numId="28">
    <w:abstractNumId w:val="41"/>
  </w:num>
  <w:num w:numId="29">
    <w:abstractNumId w:val="28"/>
  </w:num>
  <w:num w:numId="30">
    <w:abstractNumId w:val="25"/>
  </w:num>
  <w:num w:numId="31">
    <w:abstractNumId w:val="23"/>
  </w:num>
  <w:num w:numId="32">
    <w:abstractNumId w:val="7"/>
  </w:num>
  <w:num w:numId="33">
    <w:abstractNumId w:val="22"/>
  </w:num>
  <w:num w:numId="34">
    <w:abstractNumId w:val="6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8"/>
  </w:num>
  <w:num w:numId="39">
    <w:abstractNumId w:val="14"/>
  </w:num>
  <w:num w:numId="40">
    <w:abstractNumId w:val="10"/>
  </w:num>
  <w:num w:numId="41">
    <w:abstractNumId w:val="21"/>
  </w:num>
  <w:num w:numId="42">
    <w:abstractNumId w:val="5"/>
  </w:num>
  <w:num w:numId="43">
    <w:abstractNumId w:val="34"/>
  </w:num>
  <w:num w:numId="44">
    <w:abstractNumId w:val="3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EF"/>
    <w:rsid w:val="00001E7E"/>
    <w:rsid w:val="00002CCB"/>
    <w:rsid w:val="000179D7"/>
    <w:rsid w:val="000250E9"/>
    <w:rsid w:val="00034571"/>
    <w:rsid w:val="00040BFC"/>
    <w:rsid w:val="0004169D"/>
    <w:rsid w:val="00053EB9"/>
    <w:rsid w:val="000708FF"/>
    <w:rsid w:val="0008118D"/>
    <w:rsid w:val="00081411"/>
    <w:rsid w:val="00083C2E"/>
    <w:rsid w:val="00084BF6"/>
    <w:rsid w:val="00090859"/>
    <w:rsid w:val="000A0605"/>
    <w:rsid w:val="000B7F47"/>
    <w:rsid w:val="000C4A02"/>
    <w:rsid w:val="000E27E3"/>
    <w:rsid w:val="000F37D9"/>
    <w:rsid w:val="000F42D4"/>
    <w:rsid w:val="00100B27"/>
    <w:rsid w:val="001034B5"/>
    <w:rsid w:val="00106759"/>
    <w:rsid w:val="00110C8E"/>
    <w:rsid w:val="00112F6F"/>
    <w:rsid w:val="00114808"/>
    <w:rsid w:val="00127D8D"/>
    <w:rsid w:val="00131CD9"/>
    <w:rsid w:val="0014418C"/>
    <w:rsid w:val="00151048"/>
    <w:rsid w:val="001557CB"/>
    <w:rsid w:val="001566D8"/>
    <w:rsid w:val="0015786C"/>
    <w:rsid w:val="001753EC"/>
    <w:rsid w:val="001824CF"/>
    <w:rsid w:val="0019233F"/>
    <w:rsid w:val="00196B88"/>
    <w:rsid w:val="001A46DE"/>
    <w:rsid w:val="001C548F"/>
    <w:rsid w:val="001C7E1E"/>
    <w:rsid w:val="001D6D92"/>
    <w:rsid w:val="001E4BEA"/>
    <w:rsid w:val="001F0639"/>
    <w:rsid w:val="001F5845"/>
    <w:rsid w:val="0020322B"/>
    <w:rsid w:val="002044F0"/>
    <w:rsid w:val="00206A3A"/>
    <w:rsid w:val="00214101"/>
    <w:rsid w:val="00232AF1"/>
    <w:rsid w:val="00234CAF"/>
    <w:rsid w:val="00251EAC"/>
    <w:rsid w:val="002707DD"/>
    <w:rsid w:val="002734B5"/>
    <w:rsid w:val="002C1D55"/>
    <w:rsid w:val="002C1DF8"/>
    <w:rsid w:val="002C7844"/>
    <w:rsid w:val="002D1409"/>
    <w:rsid w:val="002E1595"/>
    <w:rsid w:val="002F3C06"/>
    <w:rsid w:val="002F7D21"/>
    <w:rsid w:val="00303FED"/>
    <w:rsid w:val="0032084E"/>
    <w:rsid w:val="00334575"/>
    <w:rsid w:val="00341E79"/>
    <w:rsid w:val="003609F0"/>
    <w:rsid w:val="00372FA9"/>
    <w:rsid w:val="003764CC"/>
    <w:rsid w:val="00382EE9"/>
    <w:rsid w:val="0038601F"/>
    <w:rsid w:val="003860D7"/>
    <w:rsid w:val="00391915"/>
    <w:rsid w:val="003A4F9C"/>
    <w:rsid w:val="003B0EA7"/>
    <w:rsid w:val="003B273E"/>
    <w:rsid w:val="003B5AD5"/>
    <w:rsid w:val="003C323A"/>
    <w:rsid w:val="003C47C4"/>
    <w:rsid w:val="003C7914"/>
    <w:rsid w:val="003E0BBB"/>
    <w:rsid w:val="00402B11"/>
    <w:rsid w:val="00424A21"/>
    <w:rsid w:val="00425FBD"/>
    <w:rsid w:val="004322DA"/>
    <w:rsid w:val="0044068F"/>
    <w:rsid w:val="0044531D"/>
    <w:rsid w:val="00447F6B"/>
    <w:rsid w:val="004527AE"/>
    <w:rsid w:val="004612BF"/>
    <w:rsid w:val="0046238B"/>
    <w:rsid w:val="00464930"/>
    <w:rsid w:val="004709B0"/>
    <w:rsid w:val="0047409B"/>
    <w:rsid w:val="00483D34"/>
    <w:rsid w:val="0049292C"/>
    <w:rsid w:val="00496EC3"/>
    <w:rsid w:val="004B0CF0"/>
    <w:rsid w:val="004C2D79"/>
    <w:rsid w:val="004C43F2"/>
    <w:rsid w:val="004C59E1"/>
    <w:rsid w:val="004D1B4C"/>
    <w:rsid w:val="004D518D"/>
    <w:rsid w:val="00511FEF"/>
    <w:rsid w:val="00515E8A"/>
    <w:rsid w:val="00517119"/>
    <w:rsid w:val="005211BD"/>
    <w:rsid w:val="00537568"/>
    <w:rsid w:val="00560632"/>
    <w:rsid w:val="00561C8F"/>
    <w:rsid w:val="005837F0"/>
    <w:rsid w:val="005846CF"/>
    <w:rsid w:val="00585B2F"/>
    <w:rsid w:val="00590231"/>
    <w:rsid w:val="0059300F"/>
    <w:rsid w:val="005E1ECC"/>
    <w:rsid w:val="005F787E"/>
    <w:rsid w:val="00601B73"/>
    <w:rsid w:val="006109AE"/>
    <w:rsid w:val="0061296C"/>
    <w:rsid w:val="00620E75"/>
    <w:rsid w:val="00654F68"/>
    <w:rsid w:val="0065796E"/>
    <w:rsid w:val="00664A29"/>
    <w:rsid w:val="00680CCF"/>
    <w:rsid w:val="00690D5E"/>
    <w:rsid w:val="006A4180"/>
    <w:rsid w:val="006A67CB"/>
    <w:rsid w:val="006B0723"/>
    <w:rsid w:val="006B2B56"/>
    <w:rsid w:val="006C48EF"/>
    <w:rsid w:val="006C6661"/>
    <w:rsid w:val="006D056C"/>
    <w:rsid w:val="006D3396"/>
    <w:rsid w:val="006D5ED5"/>
    <w:rsid w:val="006E58A7"/>
    <w:rsid w:val="006F6A13"/>
    <w:rsid w:val="00703547"/>
    <w:rsid w:val="007042C3"/>
    <w:rsid w:val="00710D8D"/>
    <w:rsid w:val="00716E29"/>
    <w:rsid w:val="00736EBE"/>
    <w:rsid w:val="00741E13"/>
    <w:rsid w:val="00743000"/>
    <w:rsid w:val="00757DE2"/>
    <w:rsid w:val="007701F1"/>
    <w:rsid w:val="0077324F"/>
    <w:rsid w:val="00776B64"/>
    <w:rsid w:val="00782362"/>
    <w:rsid w:val="00797338"/>
    <w:rsid w:val="007B6C99"/>
    <w:rsid w:val="007D026C"/>
    <w:rsid w:val="007D0C60"/>
    <w:rsid w:val="007E7E07"/>
    <w:rsid w:val="00816E42"/>
    <w:rsid w:val="008178E9"/>
    <w:rsid w:val="008205DA"/>
    <w:rsid w:val="00824C3C"/>
    <w:rsid w:val="00830156"/>
    <w:rsid w:val="00835347"/>
    <w:rsid w:val="008452E5"/>
    <w:rsid w:val="008643DF"/>
    <w:rsid w:val="008645DE"/>
    <w:rsid w:val="008670A6"/>
    <w:rsid w:val="00867B59"/>
    <w:rsid w:val="00872F6F"/>
    <w:rsid w:val="00875FC4"/>
    <w:rsid w:val="00885141"/>
    <w:rsid w:val="00892416"/>
    <w:rsid w:val="008B0707"/>
    <w:rsid w:val="008C74B3"/>
    <w:rsid w:val="008D14A2"/>
    <w:rsid w:val="008D3B3B"/>
    <w:rsid w:val="008F643F"/>
    <w:rsid w:val="00911C4F"/>
    <w:rsid w:val="00922C6B"/>
    <w:rsid w:val="00923C7C"/>
    <w:rsid w:val="0095081C"/>
    <w:rsid w:val="0096241F"/>
    <w:rsid w:val="009652D5"/>
    <w:rsid w:val="00966E9B"/>
    <w:rsid w:val="009679BD"/>
    <w:rsid w:val="009A02CD"/>
    <w:rsid w:val="009A0307"/>
    <w:rsid w:val="009C4CB9"/>
    <w:rsid w:val="009C5A83"/>
    <w:rsid w:val="009D0157"/>
    <w:rsid w:val="009E459D"/>
    <w:rsid w:val="009E48ED"/>
    <w:rsid w:val="009E59DF"/>
    <w:rsid w:val="009F021C"/>
    <w:rsid w:val="009F480C"/>
    <w:rsid w:val="00A11AB9"/>
    <w:rsid w:val="00A176B8"/>
    <w:rsid w:val="00A41DAF"/>
    <w:rsid w:val="00A46C26"/>
    <w:rsid w:val="00A7496E"/>
    <w:rsid w:val="00A76068"/>
    <w:rsid w:val="00A85AE9"/>
    <w:rsid w:val="00A86430"/>
    <w:rsid w:val="00A878E6"/>
    <w:rsid w:val="00A87BFF"/>
    <w:rsid w:val="00A9767B"/>
    <w:rsid w:val="00A97965"/>
    <w:rsid w:val="00AA4927"/>
    <w:rsid w:val="00AB6B25"/>
    <w:rsid w:val="00AB6E6D"/>
    <w:rsid w:val="00AC0041"/>
    <w:rsid w:val="00AC672F"/>
    <w:rsid w:val="00AD09D4"/>
    <w:rsid w:val="00AD4139"/>
    <w:rsid w:val="00AD470B"/>
    <w:rsid w:val="00AD7A8D"/>
    <w:rsid w:val="00AF1671"/>
    <w:rsid w:val="00AF29F5"/>
    <w:rsid w:val="00B003ED"/>
    <w:rsid w:val="00B104A4"/>
    <w:rsid w:val="00B15FF7"/>
    <w:rsid w:val="00B25F63"/>
    <w:rsid w:val="00B31930"/>
    <w:rsid w:val="00B330CF"/>
    <w:rsid w:val="00B507BB"/>
    <w:rsid w:val="00B51FFA"/>
    <w:rsid w:val="00B55ADF"/>
    <w:rsid w:val="00B63D27"/>
    <w:rsid w:val="00B66CF4"/>
    <w:rsid w:val="00B84D4F"/>
    <w:rsid w:val="00B8769F"/>
    <w:rsid w:val="00BA187E"/>
    <w:rsid w:val="00BA6EBB"/>
    <w:rsid w:val="00BA6F22"/>
    <w:rsid w:val="00BB0377"/>
    <w:rsid w:val="00BB2C4D"/>
    <w:rsid w:val="00BC0BA6"/>
    <w:rsid w:val="00BC34E4"/>
    <w:rsid w:val="00BD58AB"/>
    <w:rsid w:val="00BE578E"/>
    <w:rsid w:val="00BE57CA"/>
    <w:rsid w:val="00BE76E5"/>
    <w:rsid w:val="00BF0962"/>
    <w:rsid w:val="00BF7238"/>
    <w:rsid w:val="00BF7432"/>
    <w:rsid w:val="00C00CEC"/>
    <w:rsid w:val="00C16D95"/>
    <w:rsid w:val="00C52E8E"/>
    <w:rsid w:val="00C63714"/>
    <w:rsid w:val="00C6752D"/>
    <w:rsid w:val="00C75305"/>
    <w:rsid w:val="00C8170B"/>
    <w:rsid w:val="00C82891"/>
    <w:rsid w:val="00C91922"/>
    <w:rsid w:val="00C92425"/>
    <w:rsid w:val="00C94C3D"/>
    <w:rsid w:val="00CA18BF"/>
    <w:rsid w:val="00CA6F3A"/>
    <w:rsid w:val="00CA79DC"/>
    <w:rsid w:val="00CC1B9B"/>
    <w:rsid w:val="00CC7C9F"/>
    <w:rsid w:val="00CD0A0A"/>
    <w:rsid w:val="00CE2CBB"/>
    <w:rsid w:val="00CF590A"/>
    <w:rsid w:val="00CF6519"/>
    <w:rsid w:val="00CF7995"/>
    <w:rsid w:val="00CF7D56"/>
    <w:rsid w:val="00D11917"/>
    <w:rsid w:val="00D1314A"/>
    <w:rsid w:val="00D30E84"/>
    <w:rsid w:val="00D34456"/>
    <w:rsid w:val="00D371EF"/>
    <w:rsid w:val="00D404FB"/>
    <w:rsid w:val="00D41787"/>
    <w:rsid w:val="00D5186C"/>
    <w:rsid w:val="00D64022"/>
    <w:rsid w:val="00D6755A"/>
    <w:rsid w:val="00D72C8F"/>
    <w:rsid w:val="00D75948"/>
    <w:rsid w:val="00D75AE9"/>
    <w:rsid w:val="00D8175D"/>
    <w:rsid w:val="00DA0046"/>
    <w:rsid w:val="00DB6216"/>
    <w:rsid w:val="00DB74DC"/>
    <w:rsid w:val="00DB7B72"/>
    <w:rsid w:val="00DC2C46"/>
    <w:rsid w:val="00DC7F9D"/>
    <w:rsid w:val="00DE5052"/>
    <w:rsid w:val="00DE78F4"/>
    <w:rsid w:val="00DF3684"/>
    <w:rsid w:val="00DF7AFE"/>
    <w:rsid w:val="00E015CB"/>
    <w:rsid w:val="00E0369A"/>
    <w:rsid w:val="00E12F19"/>
    <w:rsid w:val="00E20339"/>
    <w:rsid w:val="00E22CB8"/>
    <w:rsid w:val="00E264A8"/>
    <w:rsid w:val="00E4700E"/>
    <w:rsid w:val="00E532E7"/>
    <w:rsid w:val="00E673CB"/>
    <w:rsid w:val="00E82C70"/>
    <w:rsid w:val="00E9245B"/>
    <w:rsid w:val="00EA0643"/>
    <w:rsid w:val="00EA5345"/>
    <w:rsid w:val="00EC1264"/>
    <w:rsid w:val="00EC1D3F"/>
    <w:rsid w:val="00EC6DC6"/>
    <w:rsid w:val="00ED0971"/>
    <w:rsid w:val="00ED67B6"/>
    <w:rsid w:val="00ED6ABC"/>
    <w:rsid w:val="00ED6D70"/>
    <w:rsid w:val="00EF34E8"/>
    <w:rsid w:val="00EF3657"/>
    <w:rsid w:val="00F0069C"/>
    <w:rsid w:val="00F01F9B"/>
    <w:rsid w:val="00F17BFF"/>
    <w:rsid w:val="00F232E1"/>
    <w:rsid w:val="00F23653"/>
    <w:rsid w:val="00F34DCA"/>
    <w:rsid w:val="00F45DBE"/>
    <w:rsid w:val="00F46DF2"/>
    <w:rsid w:val="00F52D03"/>
    <w:rsid w:val="00F61409"/>
    <w:rsid w:val="00F73032"/>
    <w:rsid w:val="00F76667"/>
    <w:rsid w:val="00F83241"/>
    <w:rsid w:val="00F85780"/>
    <w:rsid w:val="00F858A6"/>
    <w:rsid w:val="00F92431"/>
    <w:rsid w:val="00F94833"/>
    <w:rsid w:val="00FB1283"/>
    <w:rsid w:val="00FB28C1"/>
    <w:rsid w:val="00FB2FAC"/>
    <w:rsid w:val="00FB7A3A"/>
    <w:rsid w:val="00FD3A59"/>
    <w:rsid w:val="00FE2CD2"/>
    <w:rsid w:val="00FE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11F72E"/>
  <w15:docId w15:val="{5AA0D7EC-0242-482B-84AD-8600A8C2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CB8"/>
    <w:rPr>
      <w:rFonts w:ascii="UB-Helvetica" w:hAnsi="UB-Helvetica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E22CB8"/>
    <w:pPr>
      <w:keepNext/>
      <w:jc w:val="center"/>
      <w:outlineLvl w:val="0"/>
    </w:pPr>
    <w:rPr>
      <w:rFonts w:ascii="Arial" w:hAnsi="Arial"/>
      <w:b/>
      <w:spacing w:val="70"/>
    </w:rPr>
  </w:style>
  <w:style w:type="paragraph" w:styleId="2">
    <w:name w:val="heading 2"/>
    <w:basedOn w:val="a"/>
    <w:next w:val="a"/>
    <w:link w:val="2Char"/>
    <w:uiPriority w:val="99"/>
    <w:qFormat/>
    <w:rsid w:val="00E22CB8"/>
    <w:pPr>
      <w:keepNext/>
      <w:ind w:firstLine="708"/>
      <w:jc w:val="center"/>
      <w:outlineLvl w:val="1"/>
    </w:pPr>
    <w:rPr>
      <w:rFonts w:ascii="Arial" w:hAnsi="Arial"/>
      <w:b/>
      <w:spacing w:val="86"/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FE31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FE31E8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0">
    <w:name w:val="Στυλ1"/>
    <w:basedOn w:val="a"/>
    <w:uiPriority w:val="99"/>
    <w:rsid w:val="00E22CB8"/>
    <w:pPr>
      <w:jc w:val="both"/>
    </w:pPr>
  </w:style>
  <w:style w:type="character" w:styleId="-">
    <w:name w:val="Hyperlink"/>
    <w:basedOn w:val="a0"/>
    <w:uiPriority w:val="99"/>
    <w:rsid w:val="00E22CB8"/>
    <w:rPr>
      <w:rFonts w:cs="Times New Roman"/>
      <w:color w:val="0000FF"/>
      <w:u w:val="single"/>
    </w:rPr>
  </w:style>
  <w:style w:type="paragraph" w:styleId="a3">
    <w:name w:val="caption"/>
    <w:basedOn w:val="a"/>
    <w:next w:val="a"/>
    <w:uiPriority w:val="99"/>
    <w:qFormat/>
    <w:rsid w:val="00E22CB8"/>
    <w:pPr>
      <w:framePr w:w="3119" w:hSpace="142" w:wrap="around" w:vAnchor="page" w:hAnchor="page" w:x="1445" w:y="2305"/>
      <w:jc w:val="center"/>
    </w:pPr>
    <w:rPr>
      <w:rFonts w:ascii="Arial" w:hAnsi="Arial"/>
      <w:b/>
      <w:sz w:val="26"/>
      <w:u w:val="single"/>
    </w:rPr>
  </w:style>
  <w:style w:type="paragraph" w:styleId="a4">
    <w:name w:val="header"/>
    <w:basedOn w:val="a"/>
    <w:link w:val="Char"/>
    <w:uiPriority w:val="99"/>
    <w:rsid w:val="00341E7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uiPriority w:val="99"/>
    <w:semiHidden/>
    <w:locked/>
    <w:rsid w:val="00FE31E8"/>
    <w:rPr>
      <w:rFonts w:ascii="UB-Helvetica" w:hAnsi="UB-Helvetica" w:cs="Times New Roman"/>
      <w:sz w:val="20"/>
      <w:szCs w:val="20"/>
    </w:rPr>
  </w:style>
  <w:style w:type="paragraph" w:styleId="a5">
    <w:name w:val="footer"/>
    <w:basedOn w:val="a"/>
    <w:link w:val="Char0"/>
    <w:uiPriority w:val="99"/>
    <w:rsid w:val="00341E7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semiHidden/>
    <w:locked/>
    <w:rsid w:val="00FE31E8"/>
    <w:rPr>
      <w:rFonts w:ascii="UB-Helvetica" w:hAnsi="UB-Helvetica" w:cs="Times New Roman"/>
      <w:sz w:val="20"/>
      <w:szCs w:val="20"/>
    </w:rPr>
  </w:style>
  <w:style w:type="character" w:styleId="-0">
    <w:name w:val="FollowedHyperlink"/>
    <w:basedOn w:val="a0"/>
    <w:uiPriority w:val="99"/>
    <w:rsid w:val="006109AE"/>
    <w:rPr>
      <w:rFonts w:cs="Times New Roman"/>
      <w:color w:val="800080"/>
      <w:u w:val="single"/>
    </w:rPr>
  </w:style>
  <w:style w:type="paragraph" w:styleId="a6">
    <w:name w:val="Balloon Text"/>
    <w:basedOn w:val="a"/>
    <w:link w:val="Char1"/>
    <w:uiPriority w:val="99"/>
    <w:rsid w:val="00AA4927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locked/>
    <w:rsid w:val="00AA492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6D056C"/>
    <w:pPr>
      <w:ind w:left="720"/>
      <w:contextualSpacing/>
    </w:pPr>
  </w:style>
  <w:style w:type="paragraph" w:styleId="a8">
    <w:name w:val="Body Text"/>
    <w:basedOn w:val="a"/>
    <w:link w:val="Char2"/>
    <w:uiPriority w:val="99"/>
    <w:rsid w:val="00B66CF4"/>
    <w:pPr>
      <w:spacing w:after="120"/>
    </w:pPr>
  </w:style>
  <w:style w:type="character" w:customStyle="1" w:styleId="Char2">
    <w:name w:val="Σώμα κειμένου Char"/>
    <w:basedOn w:val="a0"/>
    <w:link w:val="a8"/>
    <w:uiPriority w:val="99"/>
    <w:locked/>
    <w:rsid w:val="00B66CF4"/>
    <w:rPr>
      <w:rFonts w:ascii="UB-Helvetica" w:hAnsi="UB-Helvetica" w:cs="Times New Roman"/>
      <w:sz w:val="22"/>
    </w:rPr>
  </w:style>
  <w:style w:type="character" w:styleId="a9">
    <w:name w:val="Strong"/>
    <w:basedOn w:val="a0"/>
    <w:uiPriority w:val="22"/>
    <w:qFormat/>
    <w:locked/>
    <w:rsid w:val="006A4180"/>
    <w:rPr>
      <w:b/>
      <w:bCs/>
    </w:rPr>
  </w:style>
  <w:style w:type="paragraph" w:styleId="Web">
    <w:name w:val="Normal (Web)"/>
    <w:basedOn w:val="a"/>
    <w:uiPriority w:val="99"/>
    <w:semiHidden/>
    <w:unhideWhenUsed/>
    <w:rsid w:val="006129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ok@kalymnos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928;&#961;&#972;&#964;&#965;&#960;&#945;\&#917;&#947;&#947;&#961;&#945;&#966;&#959;%20&#916;&#942;&#956;&#959;&#96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Εγγραφο Δήμου.dot</Template>
  <TotalTime>81</TotalTime>
  <Pages>2</Pages>
  <Words>446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Municipality of Kalymnos</dc:creator>
  <cp:lastModifiedBy>user</cp:lastModifiedBy>
  <cp:revision>3</cp:revision>
  <cp:lastPrinted>2023-02-15T09:33:00Z</cp:lastPrinted>
  <dcterms:created xsi:type="dcterms:W3CDTF">2025-05-30T09:41:00Z</dcterms:created>
  <dcterms:modified xsi:type="dcterms:W3CDTF">2025-05-30T11:05:00Z</dcterms:modified>
</cp:coreProperties>
</file>